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9D21AD" w14:textId="6E31A019" w:rsidR="00E307C5" w:rsidRPr="00DA12F7" w:rsidRDefault="00E307C5" w:rsidP="00E307C5">
      <w:pPr>
        <w:tabs>
          <w:tab w:val="right" w:pos="9630"/>
        </w:tabs>
        <w:spacing w:after="0"/>
      </w:pPr>
      <w:r w:rsidRPr="00DA12F7">
        <w:rPr>
          <w:rFonts w:ascii="Arial" w:hAnsi="Arial" w:cs="Arial"/>
          <w:b/>
          <w:sz w:val="24"/>
        </w:rPr>
        <w:t xml:space="preserve">3GPP TSG RAN WG1 </w:t>
      </w:r>
      <w:r w:rsidR="00E96216">
        <w:rPr>
          <w:rFonts w:ascii="Arial" w:hAnsi="Arial" w:cs="Arial"/>
          <w:b/>
          <w:sz w:val="24"/>
        </w:rPr>
        <w:t>#90bis</w:t>
      </w:r>
      <w:r w:rsidRPr="00DA12F7">
        <w:rPr>
          <w:rFonts w:ascii="Arial" w:hAnsi="Arial" w:cs="Arial"/>
          <w:b/>
          <w:sz w:val="24"/>
        </w:rPr>
        <w:tab/>
        <w:t>R1-</w:t>
      </w:r>
      <w:r>
        <w:rPr>
          <w:rFonts w:ascii="Arial" w:hAnsi="Arial" w:cs="Arial"/>
          <w:b/>
          <w:sz w:val="24"/>
        </w:rPr>
        <w:t>171</w:t>
      </w:r>
      <w:r w:rsidR="00D21CD0">
        <w:rPr>
          <w:rFonts w:ascii="Arial" w:hAnsi="Arial" w:cs="Arial"/>
          <w:b/>
          <w:sz w:val="24"/>
        </w:rPr>
        <w:t>8554</w:t>
      </w:r>
    </w:p>
    <w:p w14:paraId="11540C7B" w14:textId="3D1EFC7B" w:rsidR="00E96216" w:rsidRDefault="00E96216" w:rsidP="00E307C5">
      <w:pPr>
        <w:tabs>
          <w:tab w:val="right" w:pos="9630"/>
        </w:tabs>
        <w:spacing w:after="0"/>
        <w:rPr>
          <w:rFonts w:ascii="Arial" w:hAnsi="Arial" w:cs="Arial"/>
          <w:b/>
          <w:sz w:val="24"/>
          <w:szCs w:val="24"/>
        </w:rPr>
      </w:pPr>
      <w:r>
        <w:rPr>
          <w:rFonts w:ascii="Arial" w:hAnsi="Arial" w:cs="Arial"/>
          <w:b/>
          <w:sz w:val="24"/>
          <w:szCs w:val="24"/>
        </w:rPr>
        <w:t>Prague</w:t>
      </w:r>
      <w:r w:rsidR="00E307C5">
        <w:rPr>
          <w:rFonts w:ascii="Arial" w:hAnsi="Arial" w:cs="Arial"/>
          <w:b/>
          <w:sz w:val="24"/>
          <w:szCs w:val="24"/>
        </w:rPr>
        <w:t xml:space="preserve">, </w:t>
      </w:r>
      <w:r>
        <w:rPr>
          <w:rFonts w:ascii="Arial" w:hAnsi="Arial" w:cs="Arial"/>
          <w:b/>
          <w:sz w:val="24"/>
          <w:szCs w:val="24"/>
        </w:rPr>
        <w:t>Czech</w:t>
      </w:r>
      <w:r w:rsidR="00FA668A">
        <w:rPr>
          <w:rFonts w:ascii="Arial" w:hAnsi="Arial" w:cs="Arial"/>
          <w:b/>
          <w:sz w:val="24"/>
          <w:szCs w:val="24"/>
        </w:rPr>
        <w:t xml:space="preserve"> Republic</w:t>
      </w:r>
    </w:p>
    <w:p w14:paraId="5B21D18C" w14:textId="6E894F97" w:rsidR="00E307C5" w:rsidRPr="00DA12F7" w:rsidRDefault="00E96216" w:rsidP="00E307C5">
      <w:pPr>
        <w:tabs>
          <w:tab w:val="right" w:pos="9630"/>
        </w:tabs>
        <w:spacing w:after="0"/>
        <w:rPr>
          <w:rFonts w:ascii="Arial" w:hAnsi="Arial" w:cs="Arial"/>
          <w:b/>
          <w:sz w:val="24"/>
          <w:szCs w:val="24"/>
        </w:rPr>
      </w:pPr>
      <w:r>
        <w:rPr>
          <w:rFonts w:ascii="Arial" w:hAnsi="Arial" w:cs="Arial"/>
          <w:b/>
          <w:sz w:val="24"/>
          <w:szCs w:val="24"/>
        </w:rPr>
        <w:t>October 9</w:t>
      </w:r>
      <w:r w:rsidR="00E307C5" w:rsidRPr="00116328">
        <w:rPr>
          <w:rFonts w:ascii="Arial" w:hAnsi="Arial" w:cs="Arial"/>
          <w:b/>
          <w:sz w:val="24"/>
          <w:szCs w:val="24"/>
          <w:vertAlign w:val="superscript"/>
        </w:rPr>
        <w:t>t</w:t>
      </w:r>
      <w:r w:rsidR="003C78A0">
        <w:rPr>
          <w:rFonts w:ascii="Arial" w:hAnsi="Arial" w:cs="Arial"/>
          <w:b/>
          <w:sz w:val="24"/>
          <w:szCs w:val="24"/>
          <w:vertAlign w:val="superscript"/>
        </w:rPr>
        <w:t>h</w:t>
      </w:r>
      <w:r>
        <w:rPr>
          <w:rFonts w:ascii="Arial" w:hAnsi="Arial" w:cs="Arial"/>
          <w:b/>
          <w:sz w:val="24"/>
          <w:szCs w:val="24"/>
        </w:rPr>
        <w:t xml:space="preserve"> – 13</w:t>
      </w:r>
      <w:r w:rsidRPr="00E96216">
        <w:rPr>
          <w:rFonts w:ascii="Arial" w:hAnsi="Arial" w:cs="Arial"/>
          <w:b/>
          <w:sz w:val="24"/>
          <w:szCs w:val="24"/>
          <w:vertAlign w:val="superscript"/>
        </w:rPr>
        <w:t>th</w:t>
      </w:r>
      <w:r w:rsidR="00E307C5" w:rsidRPr="00DA12F7">
        <w:rPr>
          <w:rFonts w:ascii="Arial" w:hAnsi="Arial" w:cs="Arial"/>
          <w:b/>
          <w:sz w:val="24"/>
          <w:szCs w:val="24"/>
        </w:rPr>
        <w:t xml:space="preserve"> 201</w:t>
      </w:r>
      <w:r w:rsidR="00E307C5">
        <w:rPr>
          <w:rFonts w:ascii="Arial" w:hAnsi="Arial" w:cs="Arial"/>
          <w:b/>
          <w:sz w:val="24"/>
          <w:szCs w:val="24"/>
        </w:rPr>
        <w:t>7</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1E274E74"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E96216">
        <w:rPr>
          <w:rFonts w:ascii="Arial" w:hAnsi="Arial"/>
          <w:sz w:val="24"/>
        </w:rPr>
        <w:t>7</w:t>
      </w:r>
      <w:r w:rsidR="00FF4FC8">
        <w:rPr>
          <w:rFonts w:ascii="Arial" w:hAnsi="Arial"/>
          <w:sz w:val="24"/>
        </w:rPr>
        <w:t>.3.1.</w:t>
      </w:r>
      <w:r w:rsidR="007B3458">
        <w:rPr>
          <w:rFonts w:ascii="Arial" w:hAnsi="Arial"/>
          <w:sz w:val="24"/>
        </w:rPr>
        <w:t>1</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31880F10"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0C764F">
        <w:rPr>
          <w:rFonts w:ascii="Arial" w:hAnsi="Arial"/>
          <w:sz w:val="22"/>
        </w:rPr>
        <w:t xml:space="preserve">Remaining open issues on </w:t>
      </w:r>
      <w:r w:rsidR="00634767">
        <w:rPr>
          <w:rFonts w:ascii="Arial" w:hAnsi="Arial"/>
          <w:sz w:val="22"/>
        </w:rPr>
        <w:t>PDCCH structure</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9D84970" w14:textId="23D45FE8" w:rsidR="00491EEE" w:rsidRDefault="00FD6A3D" w:rsidP="00491EEE">
      <w:pPr>
        <w:pStyle w:val="Heading1"/>
      </w:pPr>
      <w:r w:rsidRPr="00CC27F5">
        <w:t>1</w:t>
      </w:r>
      <w:r w:rsidRPr="00CC27F5">
        <w:tab/>
      </w:r>
      <w:r w:rsidR="00B209B5" w:rsidRPr="00CC27F5">
        <w:t>Introduction</w:t>
      </w:r>
    </w:p>
    <w:p w14:paraId="7CC77D76" w14:textId="0FB573D5" w:rsidR="004A70E3" w:rsidRDefault="00DA1E0F" w:rsidP="00093582">
      <w:r>
        <w:t>In this contribution</w:t>
      </w:r>
      <w:r w:rsidR="00093582">
        <w:t xml:space="preserve">, we </w:t>
      </w:r>
      <w:r>
        <w:t xml:space="preserve">discuss remaining open issues </w:t>
      </w:r>
      <w:r w:rsidR="00374546">
        <w:t xml:space="preserve">on NR </w:t>
      </w:r>
      <w:r w:rsidR="001B5AA8">
        <w:t>DL control channel</w:t>
      </w:r>
      <w:r w:rsidR="00374546">
        <w:t xml:space="preserve"> structure</w:t>
      </w:r>
      <w:r w:rsidR="004A70E3">
        <w:t>.</w:t>
      </w:r>
    </w:p>
    <w:p w14:paraId="3F2968A1" w14:textId="03AD26EB" w:rsidR="00B64FBD" w:rsidRDefault="00B64FBD" w:rsidP="00B64FBD">
      <w:pPr>
        <w:pStyle w:val="ListParagraph"/>
        <w:numPr>
          <w:ilvl w:val="0"/>
          <w:numId w:val="12"/>
        </w:numPr>
        <w:rPr>
          <w:sz w:val="20"/>
        </w:rPr>
      </w:pPr>
      <w:r>
        <w:rPr>
          <w:sz w:val="20"/>
        </w:rPr>
        <w:t>Frequen-first CCE-to-REG mapping support in multi-symbol CORESET</w:t>
      </w:r>
    </w:p>
    <w:p w14:paraId="24BAB40E" w14:textId="60C854F4" w:rsidR="00B64FBD" w:rsidRDefault="00B64FBD" w:rsidP="00B64FBD">
      <w:pPr>
        <w:pStyle w:val="ListParagraph"/>
        <w:numPr>
          <w:ilvl w:val="0"/>
          <w:numId w:val="12"/>
        </w:numPr>
        <w:rPr>
          <w:sz w:val="20"/>
        </w:rPr>
      </w:pPr>
      <w:r>
        <w:rPr>
          <w:sz w:val="20"/>
        </w:rPr>
        <w:t>DMRS for NR DL control channel</w:t>
      </w:r>
    </w:p>
    <w:p w14:paraId="006FFEE5" w14:textId="64452BEA" w:rsidR="00B64FBD" w:rsidRDefault="00B64FBD" w:rsidP="00B64FBD">
      <w:pPr>
        <w:pStyle w:val="ListParagraph"/>
        <w:numPr>
          <w:ilvl w:val="0"/>
          <w:numId w:val="12"/>
        </w:numPr>
        <w:rPr>
          <w:sz w:val="20"/>
        </w:rPr>
      </w:pPr>
      <w:r>
        <w:rPr>
          <w:sz w:val="20"/>
        </w:rPr>
        <w:t>Aggregation level for 3-symbol CORESET</w:t>
      </w:r>
    </w:p>
    <w:p w14:paraId="4CB2A160" w14:textId="3F42A5A5" w:rsidR="00B64FBD" w:rsidRDefault="00B64FBD" w:rsidP="00B64FBD">
      <w:pPr>
        <w:pStyle w:val="ListParagraph"/>
        <w:numPr>
          <w:ilvl w:val="0"/>
          <w:numId w:val="12"/>
        </w:numPr>
        <w:rPr>
          <w:sz w:val="20"/>
        </w:rPr>
      </w:pPr>
      <w:r>
        <w:rPr>
          <w:sz w:val="20"/>
        </w:rPr>
        <w:t>Interleaver design</w:t>
      </w:r>
    </w:p>
    <w:p w14:paraId="7AD970C5" w14:textId="092CF38B" w:rsidR="00AE196E" w:rsidRPr="00AE196E" w:rsidRDefault="00AE196E" w:rsidP="00AE196E">
      <w:r>
        <w:t>This is a revision from R1-1716413.</w:t>
      </w:r>
    </w:p>
    <w:p w14:paraId="488AD007" w14:textId="1A086637" w:rsidR="00491EEE" w:rsidRDefault="007F757D" w:rsidP="00F30894">
      <w:pPr>
        <w:pStyle w:val="Heading1"/>
        <w:jc w:val="both"/>
      </w:pPr>
      <w:r>
        <w:t>2</w:t>
      </w:r>
      <w:r w:rsidR="00491EEE" w:rsidRPr="00CC27F5">
        <w:tab/>
      </w:r>
      <w:r>
        <w:t>Frequency-first CCE-to-REG mapping with multi-symbol CORESET</w:t>
      </w:r>
    </w:p>
    <w:p w14:paraId="06A84EA4" w14:textId="1FD22235" w:rsidR="004F2358" w:rsidRDefault="00B14939" w:rsidP="004F2358">
      <w:pPr>
        <w:rPr>
          <w:lang w:val="en-GB"/>
        </w:rPr>
      </w:pPr>
      <w:bookmarkStart w:id="2" w:name="p2"/>
      <w:bookmarkStart w:id="3" w:name="p3"/>
      <w:r>
        <w:rPr>
          <w:lang w:val="en-GB"/>
        </w:rPr>
        <w:t xml:space="preserve">Frequency-first CCE-to-REG mapping is naturally supported with a single symbol CORESET. This was one of main reasons not to support frequency-first CCE-to-REG mapping with multi-symbol CORESET, since NW always has the flexibility to configure a single symbol CORESET to achieve frequency-first mapping. The </w:t>
      </w:r>
      <w:r w:rsidR="00DC5C23">
        <w:rPr>
          <w:lang w:val="en-GB"/>
        </w:rPr>
        <w:t>benefit</w:t>
      </w:r>
      <w:r>
        <w:rPr>
          <w:lang w:val="en-GB"/>
        </w:rPr>
        <w:t xml:space="preserve"> of frequency-first CCE-to-REG mapping is </w:t>
      </w:r>
      <w:r w:rsidR="00DC5C23">
        <w:rPr>
          <w:lang w:val="en-GB"/>
        </w:rPr>
        <w:t>the easier resource reuse for data when the smaller AL was used</w:t>
      </w:r>
      <w:r>
        <w:rPr>
          <w:lang w:val="en-GB"/>
        </w:rPr>
        <w:t xml:space="preserve">. </w:t>
      </w:r>
      <w:r w:rsidR="00DC5C23">
        <w:rPr>
          <w:lang w:val="en-GB"/>
        </w:rPr>
        <w:t>In addition, given the frequency-first CCE-to-REG mapping is agreed for a single symbol CORESET, the multiplexing CORESETs can be more straightforward when there is a need to multiplex a single symbol CORESET and multi-symbol CORESET.</w:t>
      </w:r>
      <w:r>
        <w:rPr>
          <w:lang w:val="en-GB"/>
        </w:rPr>
        <w:t xml:space="preserve"> Therefore, </w:t>
      </w:r>
      <w:r w:rsidR="00DC5C23">
        <w:rPr>
          <w:lang w:val="en-GB"/>
        </w:rPr>
        <w:t>we can still allow the</w:t>
      </w:r>
      <w:r>
        <w:rPr>
          <w:lang w:val="en-GB"/>
        </w:rPr>
        <w:t xml:space="preserve"> support </w:t>
      </w:r>
      <w:r w:rsidR="00DC5C23">
        <w:rPr>
          <w:lang w:val="en-GB"/>
        </w:rPr>
        <w:t xml:space="preserve">of </w:t>
      </w:r>
      <w:r>
        <w:rPr>
          <w:lang w:val="en-GB"/>
        </w:rPr>
        <w:t>frequency-first mapping with multi-symbol CORESET.</w:t>
      </w:r>
      <w:r w:rsidR="00DC5C23">
        <w:rPr>
          <w:lang w:val="en-GB"/>
        </w:rPr>
        <w:t xml:space="preserve"> </w:t>
      </w:r>
      <w:r w:rsidR="00B25064">
        <w:rPr>
          <w:lang w:val="en-GB"/>
        </w:rPr>
        <w:t>Given it was also agreed tha</w:t>
      </w:r>
      <w:r w:rsidR="0013551A">
        <w:rPr>
          <w:lang w:val="en-GB"/>
        </w:rPr>
        <w:t xml:space="preserve">t </w:t>
      </w:r>
      <w:r w:rsidR="0013551A" w:rsidRPr="004C68EF">
        <w:rPr>
          <w:rFonts w:eastAsia="MS Mincho"/>
          <w:lang w:eastAsia="ja-JP"/>
        </w:rPr>
        <w:t>DMRS is mapped on all REGs on all the OFDM symbols of a given PDCCH candidate</w:t>
      </w:r>
      <w:r w:rsidR="0013551A">
        <w:rPr>
          <w:rFonts w:eastAsia="MS Mincho"/>
          <w:lang w:eastAsia="ja-JP"/>
        </w:rPr>
        <w:t>, it is quite straightforward to adopt frequency-first mapping</w:t>
      </w:r>
      <w:r w:rsidR="00DC5C23">
        <w:rPr>
          <w:lang w:val="en-GB"/>
        </w:rPr>
        <w:t xml:space="preserve">to </w:t>
      </w:r>
      <w:r w:rsidR="00F83912">
        <w:rPr>
          <w:lang w:val="en-GB"/>
        </w:rPr>
        <w:t xml:space="preserve">better </w:t>
      </w:r>
      <w:r w:rsidR="00DC5C23">
        <w:rPr>
          <w:lang w:val="en-GB"/>
        </w:rPr>
        <w:t>utilize later symbols in the CORESET.</w:t>
      </w:r>
      <w:r w:rsidR="006673D8">
        <w:rPr>
          <w:lang w:val="en-GB"/>
        </w:rPr>
        <w:t xml:space="preserve"> </w:t>
      </w:r>
      <w:r w:rsidR="00C7094D">
        <w:rPr>
          <w:lang w:val="en-GB"/>
        </w:rPr>
        <w:t>For REG bundling size, the same REG bundling size as the case of 1-symbol CORESET can be adopted.</w:t>
      </w:r>
    </w:p>
    <w:p w14:paraId="645F1C1F" w14:textId="28432F19" w:rsidR="00B14939" w:rsidRDefault="00B14939" w:rsidP="004F2358">
      <w:pPr>
        <w:rPr>
          <w:lang w:val="en-GB"/>
        </w:rPr>
      </w:pPr>
      <w:r w:rsidRPr="00B23C80">
        <w:rPr>
          <w:b/>
          <w:u w:val="single"/>
          <w:lang w:val="en-GB"/>
        </w:rPr>
        <w:t xml:space="preserve">Proposal </w:t>
      </w:r>
      <w:r w:rsidR="00C7094D">
        <w:rPr>
          <w:b/>
          <w:u w:val="single"/>
          <w:lang w:val="en-GB"/>
        </w:rPr>
        <w:t>1</w:t>
      </w:r>
      <w:r w:rsidRPr="00B23C80">
        <w:rPr>
          <w:b/>
          <w:lang w:val="en-GB"/>
        </w:rPr>
        <w:t xml:space="preserve">: </w:t>
      </w:r>
      <w:r w:rsidR="00C7094D">
        <w:rPr>
          <w:lang w:val="en-GB"/>
        </w:rPr>
        <w:t>F</w:t>
      </w:r>
      <w:r w:rsidR="00F83912">
        <w:rPr>
          <w:lang w:val="en-GB"/>
        </w:rPr>
        <w:t>requency-first</w:t>
      </w:r>
      <w:r w:rsidRPr="00B23C80">
        <w:rPr>
          <w:lang w:val="en-GB"/>
        </w:rPr>
        <w:t xml:space="preserve"> CCE-to-REG mapping is </w:t>
      </w:r>
      <w:r w:rsidR="00C7094D">
        <w:rPr>
          <w:lang w:val="en-GB"/>
        </w:rPr>
        <w:t xml:space="preserve">also </w:t>
      </w:r>
      <w:r w:rsidRPr="00B23C80">
        <w:rPr>
          <w:lang w:val="en-GB"/>
        </w:rPr>
        <w:t>supported with multi-symbol CORESET.</w:t>
      </w:r>
    </w:p>
    <w:bookmarkEnd w:id="2"/>
    <w:bookmarkEnd w:id="3"/>
    <w:p w14:paraId="1206D135" w14:textId="05187392" w:rsidR="00C7094D" w:rsidRDefault="00C7094D" w:rsidP="00C7094D">
      <w:pPr>
        <w:rPr>
          <w:lang w:val="en-GB"/>
        </w:rPr>
      </w:pPr>
      <w:r w:rsidRPr="00B23C80">
        <w:rPr>
          <w:b/>
          <w:u w:val="single"/>
          <w:lang w:val="en-GB"/>
        </w:rPr>
        <w:t xml:space="preserve">Proposal </w:t>
      </w:r>
      <w:r>
        <w:rPr>
          <w:b/>
          <w:u w:val="single"/>
          <w:lang w:val="en-GB"/>
        </w:rPr>
        <w:t>2</w:t>
      </w:r>
      <w:r>
        <w:rPr>
          <w:b/>
          <w:lang w:val="en-GB"/>
        </w:rPr>
        <w:t>:</w:t>
      </w:r>
      <w:r>
        <w:rPr>
          <w:lang w:val="en-GB"/>
        </w:rPr>
        <w:t xml:space="preserve"> REG bundling size = 2 and 6 are supported with frequency-first CCE-to-REG mapping for multi-symbol CORESET.</w:t>
      </w:r>
    </w:p>
    <w:p w14:paraId="69AFA6A5" w14:textId="26BA7580" w:rsidR="001B5AA8" w:rsidRDefault="00B64FBD" w:rsidP="001B5AA8">
      <w:pPr>
        <w:pStyle w:val="Heading1"/>
      </w:pPr>
      <w:r>
        <w:t>3</w:t>
      </w:r>
      <w:r w:rsidR="001B5AA8">
        <w:tab/>
        <w:t>DMRS for NR DL control channel</w:t>
      </w:r>
    </w:p>
    <w:p w14:paraId="3E97E88B" w14:textId="357FFBF4" w:rsidR="001B5AA8" w:rsidRPr="001B5AA8" w:rsidRDefault="00B64FBD" w:rsidP="001B5AA8">
      <w:pPr>
        <w:pStyle w:val="Heading2"/>
      </w:pPr>
      <w:r>
        <w:t>3</w:t>
      </w:r>
      <w:r w:rsidR="001B5AA8">
        <w:t>.1</w:t>
      </w:r>
      <w:r w:rsidR="001B5AA8" w:rsidRPr="001B5AA8">
        <w:tab/>
        <w:t>Wideband RS and Narrowband RS</w:t>
      </w:r>
    </w:p>
    <w:p w14:paraId="64C0F0DD" w14:textId="79C06872" w:rsidR="001B5AA8" w:rsidRDefault="001B5AA8" w:rsidP="001B5AA8">
      <w:pPr>
        <w:rPr>
          <w:lang w:val="en-GB"/>
        </w:rPr>
      </w:pPr>
      <w:r>
        <w:rPr>
          <w:lang w:val="en-GB"/>
        </w:rPr>
        <w:t>It was shown in [1] that wideband RS that spans the entire CORESET leads to 1-2 dB gain compared to narrowband RS. This was shown to be essential for the transmission of common control messages for initial access and paging. Otherwise we may need to find out other means to achieve the typical target link budget requirement (@ -6 dB). Therefore, at least it is proposed to have the option to configure wideband RS for a CORESET.</w:t>
      </w:r>
    </w:p>
    <w:p w14:paraId="58E53C5B" w14:textId="09DF5BEC" w:rsidR="001B5AA8" w:rsidRDefault="001B5AA8" w:rsidP="001B5AA8">
      <w:pPr>
        <w:rPr>
          <w:lang w:val="en-GB"/>
        </w:rPr>
      </w:pPr>
      <w:r w:rsidRPr="001B5AA8">
        <w:rPr>
          <w:b/>
          <w:u w:val="single"/>
          <w:lang w:val="en-GB"/>
        </w:rPr>
        <w:t xml:space="preserve">Proposal </w:t>
      </w:r>
      <w:r>
        <w:rPr>
          <w:b/>
          <w:u w:val="single"/>
          <w:lang w:val="en-GB"/>
        </w:rPr>
        <w:t>3</w:t>
      </w:r>
      <w:r w:rsidRPr="001B5AA8">
        <w:rPr>
          <w:b/>
          <w:u w:val="single"/>
          <w:lang w:val="en-GB"/>
        </w:rPr>
        <w:t>:</w:t>
      </w:r>
      <w:r w:rsidRPr="001B5AA8">
        <w:rPr>
          <w:lang w:val="en-GB"/>
        </w:rPr>
        <w:t xml:space="preserve"> </w:t>
      </w:r>
      <w:r w:rsidR="00E96216">
        <w:rPr>
          <w:lang w:val="en-GB"/>
        </w:rPr>
        <w:t>Confirm the working assumption that</w:t>
      </w:r>
    </w:p>
    <w:p w14:paraId="6FDC2A05" w14:textId="77777777" w:rsidR="00E96216" w:rsidRPr="005352B8" w:rsidRDefault="00E96216" w:rsidP="00E96216">
      <w:pPr>
        <w:numPr>
          <w:ilvl w:val="0"/>
          <w:numId w:val="14"/>
        </w:numPr>
        <w:overflowPunct/>
        <w:autoSpaceDE/>
        <w:autoSpaceDN/>
        <w:adjustRightInd/>
        <w:spacing w:after="0"/>
        <w:textAlignment w:val="auto"/>
        <w:rPr>
          <w:lang w:eastAsia="zh-CN"/>
        </w:rPr>
      </w:pPr>
      <w:r w:rsidRPr="005352B8">
        <w:rPr>
          <w:rFonts w:eastAsia="Times New Roman" w:hint="eastAsia"/>
        </w:rPr>
        <w:t xml:space="preserve">For a CORESET, </w:t>
      </w:r>
      <w:r w:rsidRPr="005352B8">
        <w:rPr>
          <w:rFonts w:eastAsia="Times New Roman"/>
        </w:rPr>
        <w:t>p</w:t>
      </w:r>
      <w:r w:rsidRPr="005352B8">
        <w:rPr>
          <w:lang w:eastAsia="zh-CN"/>
        </w:rPr>
        <w:t>recoder granularity in frequency domain is:</w:t>
      </w:r>
    </w:p>
    <w:p w14:paraId="6C44EA74" w14:textId="77777777" w:rsidR="00E96216" w:rsidRPr="005352B8" w:rsidRDefault="00E96216" w:rsidP="00E96216">
      <w:pPr>
        <w:numPr>
          <w:ilvl w:val="1"/>
          <w:numId w:val="14"/>
        </w:numPr>
        <w:overflowPunct/>
        <w:autoSpaceDE/>
        <w:autoSpaceDN/>
        <w:adjustRightInd/>
        <w:spacing w:after="0"/>
        <w:textAlignment w:val="auto"/>
        <w:rPr>
          <w:lang w:eastAsia="zh-CN"/>
        </w:rPr>
      </w:pPr>
      <w:r w:rsidRPr="005352B8">
        <w:rPr>
          <w:lang w:eastAsia="zh-CN"/>
        </w:rPr>
        <w:t>Configurable between i) equal to the REG bundle size in the frequency domain; or ii) equal to the number of contiguous RBs in the frequency domain within the CORESET</w:t>
      </w:r>
    </w:p>
    <w:p w14:paraId="2AE34446" w14:textId="77777777" w:rsidR="00E96216" w:rsidRPr="005352B8" w:rsidRDefault="00E96216" w:rsidP="00E96216">
      <w:pPr>
        <w:numPr>
          <w:ilvl w:val="2"/>
          <w:numId w:val="14"/>
        </w:numPr>
        <w:overflowPunct/>
        <w:autoSpaceDE/>
        <w:autoSpaceDN/>
        <w:adjustRightInd/>
        <w:spacing w:after="0"/>
        <w:textAlignment w:val="auto"/>
        <w:rPr>
          <w:lang w:eastAsia="zh-CN"/>
        </w:rPr>
      </w:pPr>
      <w:r w:rsidRPr="005352B8">
        <w:rPr>
          <w:rFonts w:eastAsia="Times New Roman" w:hint="eastAsia"/>
        </w:rPr>
        <w:t>For ii), DMRS is mapped over all</w:t>
      </w:r>
      <w:r w:rsidRPr="005352B8">
        <w:rPr>
          <w:rFonts w:eastAsia="Times New Roman"/>
        </w:rPr>
        <w:t xml:space="preserve"> </w:t>
      </w:r>
      <w:r w:rsidRPr="005352B8">
        <w:rPr>
          <w:rFonts w:eastAsia="Times New Roman" w:hint="eastAsia"/>
        </w:rPr>
        <w:t xml:space="preserve">REGs </w:t>
      </w:r>
      <w:r w:rsidRPr="005352B8">
        <w:rPr>
          <w:rFonts w:eastAsia="Times New Roman"/>
        </w:rPr>
        <w:t>with</w:t>
      </w:r>
      <w:r w:rsidRPr="005352B8">
        <w:rPr>
          <w:rFonts w:eastAsia="Times New Roman" w:hint="eastAsia"/>
        </w:rPr>
        <w:t>in the CORESET.</w:t>
      </w:r>
    </w:p>
    <w:p w14:paraId="3D6924C1" w14:textId="47FFB069" w:rsidR="006F16EB" w:rsidRDefault="006F16EB" w:rsidP="006F16EB">
      <w:pPr>
        <w:pStyle w:val="Heading2"/>
      </w:pPr>
      <w:r>
        <w:lastRenderedPageBreak/>
        <w:t>3.2</w:t>
      </w:r>
      <w:r>
        <w:tab/>
        <w:t>DMRS Scrambling</w:t>
      </w:r>
    </w:p>
    <w:p w14:paraId="05B3CDF8" w14:textId="12A9AF10" w:rsidR="006F16EB" w:rsidRDefault="006F16EB" w:rsidP="006F16EB">
      <w:pPr>
        <w:rPr>
          <w:lang w:val="en-GB"/>
        </w:rPr>
      </w:pPr>
      <w:r>
        <w:rPr>
          <w:lang w:val="en-GB"/>
        </w:rPr>
        <w:t>For DMRS scrambling, in case wideband DMRS is configured for a CORESET, DMRS needs to be shared for all the search spaces within the CORESET regardless of CSS and UESS.</w:t>
      </w:r>
      <w:r w:rsidR="00C06EA9">
        <w:rPr>
          <w:lang w:val="en-GB"/>
        </w:rPr>
        <w:t xml:space="preserve"> In that case, the scrambling can be based on Cell ID or configured virtual ID.</w:t>
      </w:r>
    </w:p>
    <w:p w14:paraId="5DF14C01" w14:textId="402208F0" w:rsidR="006F16EB" w:rsidRDefault="006F16EB" w:rsidP="006F16EB">
      <w:pPr>
        <w:rPr>
          <w:lang w:val="en-GB"/>
        </w:rPr>
      </w:pPr>
      <w:r>
        <w:rPr>
          <w:lang w:val="en-GB"/>
        </w:rPr>
        <w:t>When wideband DMRS is not configured</w:t>
      </w:r>
      <w:r w:rsidR="00C06EA9">
        <w:rPr>
          <w:lang w:val="en-GB"/>
        </w:rPr>
        <w:t xml:space="preserve"> for a CORESET, DMRS scrambling for CSS and UESS can be based on different IDs. For CSS, it can be based on Cell ID or configured virtual ID. For UESS, it can be based on UE ID or configured virtual ID.</w:t>
      </w:r>
    </w:p>
    <w:p w14:paraId="17E949ED" w14:textId="77777777" w:rsidR="0097698E" w:rsidRDefault="00C06EA9" w:rsidP="00C06EA9">
      <w:pPr>
        <w:rPr>
          <w:lang w:val="en-GB"/>
        </w:rPr>
      </w:pPr>
      <w:r w:rsidRPr="001B5AA8">
        <w:rPr>
          <w:b/>
          <w:u w:val="single"/>
          <w:lang w:val="en-GB"/>
        </w:rPr>
        <w:t xml:space="preserve">Proposal </w:t>
      </w:r>
      <w:r>
        <w:rPr>
          <w:b/>
          <w:u w:val="single"/>
          <w:lang w:val="en-GB"/>
        </w:rPr>
        <w:t>4</w:t>
      </w:r>
      <w:r w:rsidRPr="001B5AA8">
        <w:rPr>
          <w:b/>
          <w:u w:val="single"/>
          <w:lang w:val="en-GB"/>
        </w:rPr>
        <w:t>:</w:t>
      </w:r>
      <w:r w:rsidRPr="001B5AA8">
        <w:rPr>
          <w:lang w:val="en-GB"/>
        </w:rPr>
        <w:t xml:space="preserve"> </w:t>
      </w:r>
      <w:r>
        <w:rPr>
          <w:lang w:val="en-GB"/>
        </w:rPr>
        <w:t>When wideband DMRS is configured</w:t>
      </w:r>
      <w:r w:rsidR="0032153A">
        <w:rPr>
          <w:lang w:val="en-GB"/>
        </w:rPr>
        <w:t xml:space="preserve"> for a CORESET</w:t>
      </w:r>
      <w:r w:rsidR="0097698E">
        <w:rPr>
          <w:lang w:val="en-GB"/>
        </w:rPr>
        <w:t>,</w:t>
      </w:r>
    </w:p>
    <w:p w14:paraId="71833381" w14:textId="016C0E1F" w:rsidR="0097698E" w:rsidRDefault="00C06EA9" w:rsidP="0097698E">
      <w:pPr>
        <w:pStyle w:val="ListParagraph"/>
        <w:numPr>
          <w:ilvl w:val="0"/>
          <w:numId w:val="20"/>
        </w:numPr>
        <w:rPr>
          <w:sz w:val="20"/>
          <w:lang w:val="en-GB"/>
        </w:rPr>
      </w:pPr>
      <w:r w:rsidRPr="0097698E">
        <w:rPr>
          <w:sz w:val="20"/>
          <w:lang w:val="en-GB"/>
        </w:rPr>
        <w:t>DMRS for all the search spaces</w:t>
      </w:r>
      <w:r w:rsidR="0032153A" w:rsidRPr="0097698E">
        <w:rPr>
          <w:sz w:val="20"/>
          <w:lang w:val="en-GB"/>
        </w:rPr>
        <w:t xml:space="preserve"> within the CORESET is based on Cell ID.</w:t>
      </w:r>
    </w:p>
    <w:p w14:paraId="7E8FD0C6" w14:textId="77777777" w:rsidR="0097698E" w:rsidRDefault="0032153A" w:rsidP="0097698E">
      <w:pPr>
        <w:rPr>
          <w:lang w:val="en-GB"/>
        </w:rPr>
      </w:pPr>
      <w:r w:rsidRPr="0097698E">
        <w:rPr>
          <w:lang w:val="en-GB"/>
        </w:rPr>
        <w:t>When wideband DMRS is not configured for a CORESET,</w:t>
      </w:r>
    </w:p>
    <w:p w14:paraId="162C43CA" w14:textId="125E8946" w:rsidR="0097698E" w:rsidRDefault="0097698E" w:rsidP="0097698E">
      <w:pPr>
        <w:pStyle w:val="ListParagraph"/>
        <w:numPr>
          <w:ilvl w:val="0"/>
          <w:numId w:val="20"/>
        </w:numPr>
        <w:rPr>
          <w:sz w:val="20"/>
          <w:lang w:val="en-GB"/>
        </w:rPr>
      </w:pPr>
      <w:r w:rsidRPr="0097698E">
        <w:rPr>
          <w:sz w:val="20"/>
          <w:lang w:val="en-GB"/>
        </w:rPr>
        <w:t xml:space="preserve">DMRS for CSS within </w:t>
      </w:r>
      <w:r w:rsidR="008D1FA6">
        <w:rPr>
          <w:sz w:val="20"/>
          <w:lang w:val="en-GB"/>
        </w:rPr>
        <w:t>the CORESET is based on Cell ID.</w:t>
      </w:r>
    </w:p>
    <w:p w14:paraId="4DA9C4BC" w14:textId="63BD7B35" w:rsidR="00C06EA9" w:rsidRPr="0097698E" w:rsidRDefault="0097698E" w:rsidP="00C06EA9">
      <w:pPr>
        <w:pStyle w:val="ListParagraph"/>
        <w:numPr>
          <w:ilvl w:val="0"/>
          <w:numId w:val="20"/>
        </w:numPr>
        <w:rPr>
          <w:sz w:val="20"/>
          <w:lang w:val="en-GB"/>
        </w:rPr>
      </w:pPr>
      <w:r>
        <w:rPr>
          <w:sz w:val="20"/>
          <w:lang w:val="en-GB"/>
        </w:rPr>
        <w:t xml:space="preserve">DMRS for UESS within the CORESET is </w:t>
      </w:r>
      <w:r w:rsidR="008D1FA6">
        <w:rPr>
          <w:sz w:val="20"/>
          <w:lang w:val="en-GB"/>
        </w:rPr>
        <w:t>UE-specific</w:t>
      </w:r>
      <w:r w:rsidR="00AF6D35">
        <w:rPr>
          <w:sz w:val="20"/>
          <w:lang w:val="en-GB"/>
        </w:rPr>
        <w:t>ally</w:t>
      </w:r>
      <w:r w:rsidR="008D1FA6">
        <w:rPr>
          <w:sz w:val="20"/>
          <w:lang w:val="en-GB"/>
        </w:rPr>
        <w:t xml:space="preserve"> configured.</w:t>
      </w:r>
      <w:r w:rsidR="00C67551">
        <w:rPr>
          <w:sz w:val="20"/>
          <w:lang w:val="en-GB"/>
        </w:rPr>
        <w:t xml:space="preserve"> </w:t>
      </w:r>
    </w:p>
    <w:p w14:paraId="46BE8CCA" w14:textId="3AC5406E" w:rsidR="001B5AA8" w:rsidRPr="001B5AA8" w:rsidRDefault="00B64FBD" w:rsidP="006F16EB">
      <w:pPr>
        <w:pStyle w:val="Heading2"/>
      </w:pPr>
      <w:r>
        <w:t>3</w:t>
      </w:r>
      <w:r w:rsidR="001B5AA8">
        <w:t>.</w:t>
      </w:r>
      <w:r w:rsidR="006F16EB">
        <w:t>3</w:t>
      </w:r>
      <w:r w:rsidR="001B5AA8" w:rsidRPr="001B5AA8">
        <w:tab/>
      </w:r>
      <w:r w:rsidR="00AF5BCD">
        <w:t>Orthogonal MU-MIMO DM</w:t>
      </w:r>
      <w:r w:rsidR="001B5AA8">
        <w:t>RS</w:t>
      </w:r>
    </w:p>
    <w:p w14:paraId="7B23A502" w14:textId="672AD77A" w:rsidR="000B051F" w:rsidRDefault="00DA1B85" w:rsidP="001B5AA8">
      <w:pPr>
        <w:rPr>
          <w:lang w:val="en-GB"/>
        </w:rPr>
      </w:pPr>
      <w:r>
        <w:rPr>
          <w:lang w:val="en-GB"/>
        </w:rPr>
        <w:t xml:space="preserve">There has been discussion on whether to introduce orthogonal DMRS for MU-MIMO DL control channel. </w:t>
      </w:r>
      <w:r w:rsidR="000B051F">
        <w:rPr>
          <w:lang w:val="en-GB"/>
        </w:rPr>
        <w:t>The working assumption has been made in the last RAN1 meeting that DMRS density per REG is 1/4 at least for normal CP. Therefore, it is not possible to achieve MU-MIMO pattern within a REG</w:t>
      </w:r>
      <w:r w:rsidR="00594F50">
        <w:rPr>
          <w:lang w:val="en-GB"/>
        </w:rPr>
        <w:t xml:space="preserve"> (only 3 DMRS is available)</w:t>
      </w:r>
      <w:r w:rsidR="000B051F">
        <w:rPr>
          <w:lang w:val="en-GB"/>
        </w:rPr>
        <w:t xml:space="preserve">. The available option to support MU-MIMO orthogonal DMRS needs to be introduced over REGs either in time or frequency domain. </w:t>
      </w:r>
      <w:r w:rsidR="00594F50">
        <w:rPr>
          <w:lang w:val="en-GB"/>
        </w:rPr>
        <w:t>Furthermore, i</w:t>
      </w:r>
      <w:r w:rsidR="000B051F">
        <w:rPr>
          <w:lang w:val="en-GB"/>
        </w:rPr>
        <w:t xml:space="preserve">t has not been shown that MU-MIMO PDCCH has advantage over regular  PDCCH. </w:t>
      </w:r>
      <w:r w:rsidR="00594F50">
        <w:rPr>
          <w:lang w:val="en-GB"/>
        </w:rPr>
        <w:t>It is our view that AL N MU-MIMO DL control channel should be comparable to AL N/2 regular PDCCH. One can argue that AL N MU-MIMO DL control channel may achieve more frequency diversity. However, this requires very granular beamforming knowledge for MU-MIMO. For beamformed PDCCH such as MU-MIMO PDCCH, it makes more sense to</w:t>
      </w:r>
      <w:r w:rsidR="00743B7C">
        <w:rPr>
          <w:lang w:val="en-GB"/>
        </w:rPr>
        <w:t xml:space="preserve"> be localized to achieve the beamforming gain. Taking all these aspects into consideration, we propose not in</w:t>
      </w:r>
      <w:r w:rsidR="00AF5BCD">
        <w:rPr>
          <w:lang w:val="en-GB"/>
        </w:rPr>
        <w:t>troducing orthogonal MU-MIMO DM</w:t>
      </w:r>
      <w:r w:rsidR="00743B7C">
        <w:rPr>
          <w:lang w:val="en-GB"/>
        </w:rPr>
        <w:t>RS for NR DL control channel at least for Rel-15. If it is proven to be beneficial, it can be considered for furture releases.</w:t>
      </w:r>
    </w:p>
    <w:p w14:paraId="589B491F" w14:textId="6B906F04" w:rsidR="00743B7C" w:rsidRDefault="00743B7C" w:rsidP="00743B7C">
      <w:pPr>
        <w:rPr>
          <w:lang w:val="en-GB"/>
        </w:rPr>
      </w:pPr>
      <w:r w:rsidRPr="001B5AA8">
        <w:rPr>
          <w:b/>
          <w:u w:val="single"/>
          <w:lang w:val="en-GB"/>
        </w:rPr>
        <w:t xml:space="preserve">Proposal </w:t>
      </w:r>
      <w:r w:rsidR="00BD1D54">
        <w:rPr>
          <w:b/>
          <w:u w:val="single"/>
          <w:lang w:val="en-GB"/>
        </w:rPr>
        <w:t>5</w:t>
      </w:r>
      <w:r w:rsidRPr="001B5AA8">
        <w:rPr>
          <w:b/>
          <w:u w:val="single"/>
          <w:lang w:val="en-GB"/>
        </w:rPr>
        <w:t>:</w:t>
      </w:r>
      <w:r w:rsidRPr="001B5AA8">
        <w:rPr>
          <w:lang w:val="en-GB"/>
        </w:rPr>
        <w:t xml:space="preserve"> </w:t>
      </w:r>
      <w:r>
        <w:rPr>
          <w:lang w:val="en-GB"/>
        </w:rPr>
        <w:t>Do not introduce orthogonal MU-MIMO DMRS for NR DL control channel.</w:t>
      </w:r>
    </w:p>
    <w:p w14:paraId="3F5DF912" w14:textId="717E8674" w:rsidR="006A1C6F" w:rsidRDefault="006A1C6F" w:rsidP="006A1C6F">
      <w:pPr>
        <w:pStyle w:val="Heading1"/>
        <w:jc w:val="both"/>
      </w:pPr>
      <w:r>
        <w:t>4</w:t>
      </w:r>
      <w:r w:rsidR="00493AC2">
        <w:tab/>
      </w:r>
      <w:r>
        <w:t xml:space="preserve">Overlapping Coresets and Interleaver </w:t>
      </w:r>
    </w:p>
    <w:p w14:paraId="13290EDE" w14:textId="78941097" w:rsidR="006A1C6F" w:rsidRDefault="006A1C6F" w:rsidP="006A1C6F">
      <w:pPr>
        <w:rPr>
          <w:lang w:val="en-GB"/>
        </w:rPr>
      </w:pPr>
      <w:r>
        <w:rPr>
          <w:lang w:val="en-GB"/>
        </w:rPr>
        <w:t>It was agreed that overlapping coresets are supported in NR. We believe overlapping coresets concept not only provides more flexibility, but more importantly, it allows more efficient resource utilization. For example, for a cell with large radius and needs 3 symbol Coreset to provide enough coverage, if only 3 symbol coresets are used, when there is only cell center UE to serve in a particular slot, the UE needs to be granted using all 3 symbols (assuming time first coreset). If there is no efficient intra-coreset resource reuse mechanism, the PDSCH has to start from the 4</w:t>
      </w:r>
      <w:r w:rsidRPr="00951EA3">
        <w:rPr>
          <w:vertAlign w:val="superscript"/>
          <w:lang w:val="en-GB"/>
        </w:rPr>
        <w:t>th</w:t>
      </w:r>
      <w:r>
        <w:rPr>
          <w:lang w:val="en-GB"/>
        </w:rPr>
        <w:t xml:space="preserve"> symbol and many REs in the first 3 symbols will be wasted. On the other hand, if we overlap an one symbol coreset with a 3 symbol coreset and serve cell center UE through the one symbol coreset and serve cell edge UEs through the 3 symbol coreset, we can support more efficient resource usage. For example when only cell center UEs are scheduled, the PDSCH can start at the 2</w:t>
      </w:r>
      <w:r w:rsidRPr="00951EA3">
        <w:rPr>
          <w:vertAlign w:val="superscript"/>
          <w:lang w:val="en-GB"/>
        </w:rPr>
        <w:t>nd</w:t>
      </w:r>
      <w:r>
        <w:rPr>
          <w:lang w:val="en-GB"/>
        </w:rPr>
        <w:t xml:space="preserve"> symbol. When cell edge UEs are also scheduled, the PDSCH can start at the 4</w:t>
      </w:r>
      <w:r w:rsidRPr="00951EA3">
        <w:rPr>
          <w:vertAlign w:val="superscript"/>
          <w:lang w:val="en-GB"/>
        </w:rPr>
        <w:t>th</w:t>
      </w:r>
      <w:r>
        <w:rPr>
          <w:lang w:val="en-GB"/>
        </w:rPr>
        <w:t xml:space="preserve"> symbol. All these can be achieved without resource set reuse mechanism, and only dynamic PDSCH starting location mechanim is used.</w:t>
      </w:r>
    </w:p>
    <w:p w14:paraId="292C20A2" w14:textId="18EDC253" w:rsidR="006A1C6F" w:rsidRDefault="006A1C6F" w:rsidP="006A1C6F">
      <w:pPr>
        <w:rPr>
          <w:lang w:val="en-GB"/>
        </w:rPr>
      </w:pPr>
      <w:r w:rsidRPr="006A1C6F">
        <w:rPr>
          <w:b/>
          <w:u w:val="single"/>
          <w:lang w:val="en-GB"/>
        </w:rPr>
        <w:t xml:space="preserve">Observation </w:t>
      </w:r>
      <w:r w:rsidR="003C78A0">
        <w:rPr>
          <w:b/>
          <w:u w:val="single"/>
          <w:lang w:val="en-GB"/>
        </w:rPr>
        <w:t>1</w:t>
      </w:r>
      <w:r>
        <w:rPr>
          <w:lang w:val="en-GB"/>
        </w:rPr>
        <w:t>: Configuring overlapping Coresets with different length can support efficient PDCCH resource reuse for PDSCH.</w:t>
      </w:r>
    </w:p>
    <w:p w14:paraId="294B5B45" w14:textId="606C06AA" w:rsidR="006A1C6F" w:rsidRDefault="006A1C6F" w:rsidP="006A1C6F">
      <w:r>
        <w:t xml:space="preserve">An example is shown in </w:t>
      </w:r>
      <w:r>
        <w:fldChar w:fldCharType="begin"/>
      </w:r>
      <w:r>
        <w:instrText xml:space="preserve"> REF _Ref492667536 \h </w:instrText>
      </w:r>
      <w:r>
        <w:fldChar w:fldCharType="separate"/>
      </w:r>
      <w:r w:rsidR="003A7FFA">
        <w:t xml:space="preserve">Figure </w:t>
      </w:r>
      <w:r w:rsidR="003A7FFA">
        <w:rPr>
          <w:noProof/>
        </w:rPr>
        <w:t>1</w:t>
      </w:r>
      <w:r>
        <w:fldChar w:fldCharType="end"/>
      </w:r>
      <w:r>
        <w:t xml:space="preserve">. This example showns overlapping of 3 coresets with length 1, 2, and 3 respectively. All coresets are localized in the example. In this example, we can transmit one AL1 DCI from 1 symbol coreset, one AL2 DCI from 2 symbol coreset, and one AL4 DCI from 3 symbol coreset. </w:t>
      </w:r>
    </w:p>
    <w:p w14:paraId="1CECB35B" w14:textId="1D5ABD84" w:rsidR="006A1C6F" w:rsidRDefault="006A1C6F" w:rsidP="006A1C6F">
      <w:r>
        <w:t xml:space="preserve">Note that for 3 symbol coreset, each CCE is 2 RBs in frequency domain and does not multiplex well with CCEs for 1 symbol coreset and 2 symbol coreset. To fix this problem, we proposed to consider AL 1/3/6/12 for 3 symbol time first coresets. An example is shown in </w:t>
      </w:r>
      <w:r>
        <w:fldChar w:fldCharType="begin"/>
      </w:r>
      <w:r>
        <w:instrText xml:space="preserve"> REF _Ref492668048 \h </w:instrText>
      </w:r>
      <w:r>
        <w:fldChar w:fldCharType="separate"/>
      </w:r>
      <w:r w:rsidR="003A7FFA">
        <w:t xml:space="preserve">Figure </w:t>
      </w:r>
      <w:r w:rsidR="003A7FFA">
        <w:rPr>
          <w:noProof/>
        </w:rPr>
        <w:t>2</w:t>
      </w:r>
      <w:r>
        <w:fldChar w:fldCharType="end"/>
      </w:r>
      <w:r>
        <w:t>.</w:t>
      </w:r>
    </w:p>
    <w:p w14:paraId="6B531BF3" w14:textId="77777777" w:rsidR="003C78A0" w:rsidRDefault="003C78A0" w:rsidP="006A1C6F"/>
    <w:p w14:paraId="3FA96EFE" w14:textId="77777777" w:rsidR="006A1C6F" w:rsidRDefault="006A1C6F" w:rsidP="006A1C6F">
      <w:pPr>
        <w:keepNext/>
        <w:jc w:val="center"/>
      </w:pPr>
      <w:r w:rsidRPr="00AF779B">
        <w:rPr>
          <w:noProof/>
          <w:lang w:eastAsia="ko-KR"/>
        </w:rPr>
        <w:lastRenderedPageBreak/>
        <w:drawing>
          <wp:inline distT="0" distB="0" distL="0" distR="0" wp14:anchorId="4C892DCB" wp14:editId="45AE93DF">
            <wp:extent cx="5174384" cy="2661920"/>
            <wp:effectExtent l="0" t="0" r="7620" b="5080"/>
            <wp:docPr id="1447" name="Picture 1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76316" cy="2662914"/>
                    </a:xfrm>
                    <a:prstGeom prst="rect">
                      <a:avLst/>
                    </a:prstGeom>
                    <a:noFill/>
                    <a:ln>
                      <a:noFill/>
                    </a:ln>
                  </pic:spPr>
                </pic:pic>
              </a:graphicData>
            </a:graphic>
          </wp:inline>
        </w:drawing>
      </w:r>
    </w:p>
    <w:p w14:paraId="6213E44F" w14:textId="35EA5E0E" w:rsidR="006A1C6F" w:rsidRDefault="006A1C6F" w:rsidP="006A1C6F">
      <w:pPr>
        <w:pStyle w:val="Caption"/>
      </w:pPr>
      <w:bookmarkStart w:id="4" w:name="_Ref492667536"/>
      <w:r>
        <w:t xml:space="preserve">Figure </w:t>
      </w:r>
      <w:r w:rsidR="00C67551">
        <w:fldChar w:fldCharType="begin"/>
      </w:r>
      <w:r w:rsidR="00C67551">
        <w:instrText xml:space="preserve"> SEQ Figure \* ARABIC </w:instrText>
      </w:r>
      <w:r w:rsidR="00C67551">
        <w:fldChar w:fldCharType="separate"/>
      </w:r>
      <w:r w:rsidR="003A7FFA">
        <w:rPr>
          <w:noProof/>
        </w:rPr>
        <w:t>1</w:t>
      </w:r>
      <w:r w:rsidR="00C67551">
        <w:rPr>
          <w:noProof/>
        </w:rPr>
        <w:fldChar w:fldCharType="end"/>
      </w:r>
      <w:bookmarkEnd w:id="4"/>
      <w:r>
        <w:t>. Example with overlapping Coresets of different lengths</w:t>
      </w:r>
    </w:p>
    <w:p w14:paraId="302A82F7" w14:textId="77777777" w:rsidR="006A1C6F" w:rsidRPr="00AF779B" w:rsidRDefault="006A1C6F" w:rsidP="006A1C6F"/>
    <w:p w14:paraId="69EF1685" w14:textId="77777777" w:rsidR="006A1C6F" w:rsidRDefault="006A1C6F" w:rsidP="006A1C6F">
      <w:pPr>
        <w:jc w:val="center"/>
      </w:pPr>
      <w:r w:rsidRPr="00401DAB">
        <w:rPr>
          <w:noProof/>
          <w:lang w:eastAsia="ko-KR"/>
        </w:rPr>
        <w:drawing>
          <wp:inline distT="0" distB="0" distL="0" distR="0" wp14:anchorId="556BA4A8" wp14:editId="1D98A849">
            <wp:extent cx="5201920" cy="2663016"/>
            <wp:effectExtent l="0" t="0" r="0" b="4445"/>
            <wp:docPr id="1446" name="Picture 1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08287" cy="2666276"/>
                    </a:xfrm>
                    <a:prstGeom prst="rect">
                      <a:avLst/>
                    </a:prstGeom>
                    <a:noFill/>
                    <a:ln>
                      <a:noFill/>
                    </a:ln>
                  </pic:spPr>
                </pic:pic>
              </a:graphicData>
            </a:graphic>
          </wp:inline>
        </w:drawing>
      </w:r>
    </w:p>
    <w:p w14:paraId="143FCF86" w14:textId="1C2E25DE" w:rsidR="006A1C6F" w:rsidRDefault="006A1C6F" w:rsidP="006A1C6F">
      <w:pPr>
        <w:pStyle w:val="Caption"/>
      </w:pPr>
      <w:bookmarkStart w:id="5" w:name="_Ref492668048"/>
      <w:r>
        <w:t xml:space="preserve">Figure </w:t>
      </w:r>
      <w:r w:rsidR="00C67551">
        <w:fldChar w:fldCharType="begin"/>
      </w:r>
      <w:r w:rsidR="00C67551">
        <w:instrText xml:space="preserve"> SEQ Figure \* ARABIC </w:instrText>
      </w:r>
      <w:r w:rsidR="00C67551">
        <w:fldChar w:fldCharType="separate"/>
      </w:r>
      <w:r w:rsidR="003A7FFA">
        <w:rPr>
          <w:noProof/>
        </w:rPr>
        <w:t>2</w:t>
      </w:r>
      <w:r w:rsidR="00C67551">
        <w:rPr>
          <w:noProof/>
        </w:rPr>
        <w:fldChar w:fldCharType="end"/>
      </w:r>
      <w:bookmarkEnd w:id="5"/>
      <w:r>
        <w:t>. Example with overlapping Coresets of different lengths and AL 1/3/6/12 for 3 symbol time first coreset</w:t>
      </w:r>
    </w:p>
    <w:p w14:paraId="6F090E09" w14:textId="77777777" w:rsidR="006A1C6F" w:rsidRDefault="006A1C6F" w:rsidP="006A1C6F">
      <w:r>
        <w:t>Also note that since 3 symbol coresets are mainly targeting cell edge UEs, with AL 1/3/6/12, we can provide more coding gain for these UEs.</w:t>
      </w:r>
    </w:p>
    <w:p w14:paraId="2F5E833F" w14:textId="0998535F" w:rsidR="006A1C6F" w:rsidRDefault="006A1C6F" w:rsidP="006A1C6F">
      <w:pPr>
        <w:rPr>
          <w:lang w:val="en-GB"/>
        </w:rPr>
      </w:pPr>
      <w:r w:rsidRPr="00B23C80">
        <w:rPr>
          <w:b/>
          <w:u w:val="single"/>
          <w:lang w:val="en-GB"/>
        </w:rPr>
        <w:t>Proposal</w:t>
      </w:r>
      <w:r w:rsidR="007A3563">
        <w:rPr>
          <w:b/>
          <w:u w:val="single"/>
          <w:lang w:val="en-GB"/>
        </w:rPr>
        <w:t xml:space="preserve"> </w:t>
      </w:r>
      <w:r w:rsidR="00BD1D54">
        <w:rPr>
          <w:b/>
          <w:u w:val="single"/>
          <w:lang w:val="en-GB"/>
        </w:rPr>
        <w:t>6</w:t>
      </w:r>
      <w:r w:rsidRPr="00B23C80">
        <w:rPr>
          <w:b/>
          <w:lang w:val="en-GB"/>
        </w:rPr>
        <w:t xml:space="preserve">: </w:t>
      </w:r>
      <w:r>
        <w:rPr>
          <w:lang w:val="en-GB"/>
        </w:rPr>
        <w:t>For 1-symbol and 2-symbol time first CORESET, the aggregation level of 1, 2, 4, 8 is adopted. For a 3-symbol time first mapping CORESET, the aggregation level of 1, 3, 6, 12 is adopted. A larger aggregation level is FFS.</w:t>
      </w:r>
    </w:p>
    <w:p w14:paraId="312A51CB" w14:textId="0A3BC120" w:rsidR="00E96216" w:rsidRPr="008B180A" w:rsidRDefault="00E96216" w:rsidP="006A1C6F">
      <w:r w:rsidRPr="008B180A">
        <w:t>In NR Adhoc #3, the following alternatives for interleaver design are identified</w:t>
      </w:r>
    </w:p>
    <w:p w14:paraId="195F67DD" w14:textId="77777777" w:rsidR="00E96216" w:rsidRPr="008B180A" w:rsidRDefault="00E96216" w:rsidP="00E96216">
      <w:pPr>
        <w:pStyle w:val="Normal1CharChar"/>
        <w:numPr>
          <w:ilvl w:val="0"/>
          <w:numId w:val="18"/>
        </w:numPr>
        <w:spacing w:after="0"/>
        <w:rPr>
          <w:lang w:eastAsia="ja-JP"/>
        </w:rPr>
      </w:pPr>
      <w:r w:rsidRPr="008B180A">
        <w:t>Alt.1: PDCCH or EPDCCH interleaver</w:t>
      </w:r>
    </w:p>
    <w:p w14:paraId="7C205975" w14:textId="77777777" w:rsidR="00E96216" w:rsidRPr="008B180A" w:rsidRDefault="00E96216" w:rsidP="00E96216">
      <w:pPr>
        <w:numPr>
          <w:ilvl w:val="1"/>
          <w:numId w:val="18"/>
        </w:numPr>
        <w:overflowPunct/>
        <w:autoSpaceDE/>
        <w:autoSpaceDN/>
        <w:adjustRightInd/>
        <w:spacing w:after="0"/>
        <w:textAlignment w:val="auto"/>
      </w:pPr>
      <w:r w:rsidRPr="008B180A">
        <w:t>Interleaving unit is FFS: REG bundle or REG bundle group/set</w:t>
      </w:r>
    </w:p>
    <w:p w14:paraId="37D5A52E" w14:textId="77777777" w:rsidR="00E96216" w:rsidRPr="008B180A" w:rsidRDefault="00E96216" w:rsidP="00E96216">
      <w:pPr>
        <w:pStyle w:val="Normal1CharChar"/>
        <w:numPr>
          <w:ilvl w:val="0"/>
          <w:numId w:val="18"/>
        </w:numPr>
        <w:spacing w:after="0"/>
      </w:pPr>
      <w:r w:rsidRPr="008B180A">
        <w:t>Alt.2: One-step block interleaver</w:t>
      </w:r>
    </w:p>
    <w:p w14:paraId="1A2EA0F1" w14:textId="77777777" w:rsidR="00E96216" w:rsidRPr="008B180A" w:rsidRDefault="00E96216" w:rsidP="00E96216">
      <w:pPr>
        <w:numPr>
          <w:ilvl w:val="1"/>
          <w:numId w:val="18"/>
        </w:numPr>
        <w:overflowPunct/>
        <w:autoSpaceDE/>
        <w:autoSpaceDN/>
        <w:adjustRightInd/>
        <w:spacing w:after="0"/>
        <w:textAlignment w:val="auto"/>
      </w:pPr>
      <w:r w:rsidRPr="008B180A">
        <w:t>Alt.2-1: One-step block interleaver with configurable number of rows</w:t>
      </w:r>
    </w:p>
    <w:p w14:paraId="09E10CC1" w14:textId="77777777" w:rsidR="00E96216" w:rsidRPr="008B180A" w:rsidRDefault="00E96216" w:rsidP="00E96216">
      <w:pPr>
        <w:numPr>
          <w:ilvl w:val="1"/>
          <w:numId w:val="18"/>
        </w:numPr>
        <w:overflowPunct/>
        <w:autoSpaceDE/>
        <w:autoSpaceDN/>
        <w:adjustRightInd/>
        <w:spacing w:after="0"/>
        <w:textAlignment w:val="auto"/>
      </w:pPr>
      <w:r w:rsidRPr="008B180A">
        <w:t>Alt.2-2: One-step block interleaver where the number of rows depends on the REG bundle size</w:t>
      </w:r>
    </w:p>
    <w:p w14:paraId="19B2FB5E" w14:textId="77777777" w:rsidR="00E96216" w:rsidRPr="008B180A" w:rsidRDefault="00E96216" w:rsidP="00E96216">
      <w:pPr>
        <w:numPr>
          <w:ilvl w:val="1"/>
          <w:numId w:val="18"/>
        </w:numPr>
        <w:overflowPunct/>
        <w:autoSpaceDE/>
        <w:autoSpaceDN/>
        <w:adjustRightInd/>
        <w:spacing w:after="0"/>
        <w:textAlignment w:val="auto"/>
      </w:pPr>
      <w:r w:rsidRPr="008B180A">
        <w:t>Alt.2-3: One-step block interleaver where the interleaving pattern is made based on iterative row-column operation for the given block</w:t>
      </w:r>
    </w:p>
    <w:p w14:paraId="026201EB" w14:textId="77777777" w:rsidR="00E96216" w:rsidRPr="008B180A" w:rsidRDefault="00E96216" w:rsidP="00E96216">
      <w:pPr>
        <w:numPr>
          <w:ilvl w:val="1"/>
          <w:numId w:val="18"/>
        </w:numPr>
        <w:overflowPunct/>
        <w:autoSpaceDE/>
        <w:autoSpaceDN/>
        <w:adjustRightInd/>
        <w:spacing w:after="0"/>
        <w:textAlignment w:val="auto"/>
      </w:pPr>
      <w:r w:rsidRPr="008B180A">
        <w:t>Interleaving unit is FFS: REG bundle or REG bundle group/set</w:t>
      </w:r>
    </w:p>
    <w:p w14:paraId="12CA2CF2" w14:textId="77777777" w:rsidR="00E96216" w:rsidRPr="008B180A" w:rsidRDefault="00E96216" w:rsidP="00E96216">
      <w:pPr>
        <w:pStyle w:val="Normal1CharChar"/>
        <w:numPr>
          <w:ilvl w:val="0"/>
          <w:numId w:val="18"/>
        </w:numPr>
        <w:spacing w:after="0"/>
      </w:pPr>
      <w:r w:rsidRPr="008B180A">
        <w:t>Alt.3: Two-step interleaver</w:t>
      </w:r>
    </w:p>
    <w:p w14:paraId="712B06DC" w14:textId="77777777" w:rsidR="00E96216" w:rsidRPr="008B180A" w:rsidRDefault="00E96216" w:rsidP="00E96216">
      <w:pPr>
        <w:numPr>
          <w:ilvl w:val="1"/>
          <w:numId w:val="18"/>
        </w:numPr>
        <w:overflowPunct/>
        <w:autoSpaceDE/>
        <w:autoSpaceDN/>
        <w:adjustRightInd/>
        <w:spacing w:after="0"/>
        <w:textAlignment w:val="auto"/>
      </w:pPr>
      <w:r w:rsidRPr="008B180A">
        <w:t>First interleaving is within X REG bundles where the interleaving unit is a REG bundle</w:t>
      </w:r>
    </w:p>
    <w:p w14:paraId="1AB31767" w14:textId="77777777" w:rsidR="00E96216" w:rsidRPr="008B180A" w:rsidRDefault="00E96216" w:rsidP="00E96216">
      <w:pPr>
        <w:numPr>
          <w:ilvl w:val="1"/>
          <w:numId w:val="18"/>
        </w:numPr>
        <w:overflowPunct/>
        <w:autoSpaceDE/>
        <w:autoSpaceDN/>
        <w:adjustRightInd/>
        <w:spacing w:after="0"/>
        <w:textAlignment w:val="auto"/>
      </w:pPr>
      <w:r w:rsidRPr="008B180A">
        <w:t>Second interleaving is within the CORESET where the interleaving unit is [6] RBs</w:t>
      </w:r>
    </w:p>
    <w:p w14:paraId="639594D2" w14:textId="77777777" w:rsidR="00E96216" w:rsidRPr="008B180A" w:rsidRDefault="00E96216" w:rsidP="00E96216">
      <w:pPr>
        <w:numPr>
          <w:ilvl w:val="2"/>
          <w:numId w:val="18"/>
        </w:numPr>
        <w:overflowPunct/>
        <w:autoSpaceDE/>
        <w:autoSpaceDN/>
        <w:adjustRightInd/>
        <w:spacing w:after="0"/>
        <w:textAlignment w:val="auto"/>
      </w:pPr>
      <w:r w:rsidRPr="008B180A">
        <w:lastRenderedPageBreak/>
        <w:t>The first interleaver can take the PDCCH or EPDCCH interleaver as the starting point.</w:t>
      </w:r>
    </w:p>
    <w:p w14:paraId="7C7B2449" w14:textId="77777777" w:rsidR="00E96216" w:rsidRPr="008B180A" w:rsidRDefault="00E96216" w:rsidP="00E96216">
      <w:pPr>
        <w:numPr>
          <w:ilvl w:val="2"/>
          <w:numId w:val="18"/>
        </w:numPr>
        <w:overflowPunct/>
        <w:autoSpaceDE/>
        <w:autoSpaceDN/>
        <w:adjustRightInd/>
        <w:spacing w:after="0"/>
        <w:textAlignment w:val="auto"/>
      </w:pPr>
      <w:r w:rsidRPr="008B180A">
        <w:t>The second interleaver is down select between following two options:</w:t>
      </w:r>
    </w:p>
    <w:p w14:paraId="1B2C0938" w14:textId="77777777" w:rsidR="00E96216" w:rsidRPr="008B180A" w:rsidRDefault="00E96216" w:rsidP="00E96216">
      <w:pPr>
        <w:numPr>
          <w:ilvl w:val="3"/>
          <w:numId w:val="18"/>
        </w:numPr>
        <w:overflowPunct/>
        <w:autoSpaceDE/>
        <w:autoSpaceDN/>
        <w:adjustRightInd/>
        <w:spacing w:after="0"/>
        <w:textAlignment w:val="auto"/>
      </w:pPr>
      <w:r w:rsidRPr="008B180A">
        <w:t>Alt.3-1: Random interleaver with the PDCCH interleaver as the starting point</w:t>
      </w:r>
    </w:p>
    <w:p w14:paraId="316C8C38" w14:textId="1A15EA93" w:rsidR="00E96216" w:rsidRPr="008B180A" w:rsidRDefault="00E96216" w:rsidP="004818F8">
      <w:pPr>
        <w:pStyle w:val="Normal1CharChar"/>
        <w:numPr>
          <w:ilvl w:val="3"/>
          <w:numId w:val="18"/>
        </w:numPr>
        <w:spacing w:after="240"/>
      </w:pPr>
      <w:r w:rsidRPr="008B180A">
        <w:t>Alt.3-2: A block interleaver</w:t>
      </w:r>
    </w:p>
    <w:p w14:paraId="55D4CA37" w14:textId="7A26C86A" w:rsidR="00E96216" w:rsidRDefault="00E96216" w:rsidP="003B1785">
      <w:r>
        <w:t>The goal of the interleaver design</w:t>
      </w:r>
      <w:r w:rsidR="002E7E3E">
        <w:t xml:space="preserve"> is to achieve diversity for PDCCH transmission. </w:t>
      </w:r>
      <w:r w:rsidR="00B4577D">
        <w:t>The diversity includes frequency diversity and interference diversity. To achieve large enough frequency diversity, the REG bundles of a PDCCH has to be distributed across entire coreset bandwidth. To achieve interference diversity, adjacent cells needs to interleave differently in case the coresets from different cells (partially) overlap in time frequency domain.</w:t>
      </w:r>
      <w:r w:rsidR="006A13F9">
        <w:t xml:space="preserve"> All 3 alternatives above can </w:t>
      </w:r>
      <w:r w:rsidR="003B1785">
        <w:t xml:space="preserve">be designed to </w:t>
      </w:r>
      <w:r w:rsidR="006A13F9">
        <w:t xml:space="preserve">achieve these two goals with proper parameter setting. </w:t>
      </w:r>
      <w:r w:rsidR="003B1785">
        <w:t>However, among the three, we see alternative 2 may need to pick the parameters of the block interleaver to tradeoff between frequency diversity and interference diversity.</w:t>
      </w:r>
    </w:p>
    <w:p w14:paraId="4AAA574B" w14:textId="551FCDB7" w:rsidR="003B1785" w:rsidRDefault="003B1785" w:rsidP="003B1785">
      <w:r>
        <w:t>On top of the two diversity goals, another area to optimize for the interleaver is to consider overlapping coresets. We already agree different coresets can overlap (</w:t>
      </w:r>
      <w:r w:rsidR="00BD1D54">
        <w:t xml:space="preserve">fully or </w:t>
      </w:r>
      <w:r>
        <w:t xml:space="preserve">partially) in time and frequency domain. </w:t>
      </w:r>
      <w:r w:rsidR="008B180A">
        <w:t>For example, t</w:t>
      </w:r>
      <w:r>
        <w:t xml:space="preserve">he overlapping coreset concept helps in real deployment where there are a mix of cell edge UEs (who may need coreset with 2 or 3 symbols) and cell center UEs (where one symbol coreset is enough). </w:t>
      </w:r>
      <w:r w:rsidR="00800832">
        <w:t>It is always possible that we do not schedule cell center UEs and cell edge UEs in the same slot, in which case we don’t need worry about coreset coexistence issue as one coreset will be used at a time. However, this will introduce additional scheduler restriction and additional delay.</w:t>
      </w:r>
    </w:p>
    <w:p w14:paraId="6E22B6E6" w14:textId="77777777" w:rsidR="00800832" w:rsidRDefault="003B1785" w:rsidP="003B1785">
      <w:r>
        <w:t>For the most general form over partial overlapping</w:t>
      </w:r>
      <w:r w:rsidR="00800832">
        <w:t xml:space="preserve"> (partial overlapping in time and frequency domain), there is no way to optimize. But in a real deployment, the gNB will not intentionally pick very irregular coreset configurations. There is no need to optimize for all cases, but only need to do that for some special and typical cases. A few typical cases that worth optimization are:</w:t>
      </w:r>
    </w:p>
    <w:p w14:paraId="18422443" w14:textId="4236D78C" w:rsidR="003B1785" w:rsidRDefault="008B180A" w:rsidP="00800832">
      <w:pPr>
        <w:pStyle w:val="bullet"/>
      </w:pPr>
      <w:r>
        <w:t xml:space="preserve">Case 1: </w:t>
      </w:r>
      <w:r w:rsidR="00800832">
        <w:t>Two coresets fully overlap in frequency domain, but have different length in time domain, and both use interleaved CCE-to-REG mapping.</w:t>
      </w:r>
    </w:p>
    <w:p w14:paraId="4F6B6F8D" w14:textId="04250C09" w:rsidR="00800832" w:rsidRDefault="008B180A" w:rsidP="00800832">
      <w:pPr>
        <w:pStyle w:val="bullet"/>
      </w:pPr>
      <w:r>
        <w:t xml:space="preserve">Case 2: </w:t>
      </w:r>
      <w:r w:rsidR="00800832">
        <w:t>Two coresets fully overlap in frequency domain (and possibly fully overlap in time domain as well), but one with localized CCE-to-REG mapping and the other with interleaved CCE-to-REG mapping.</w:t>
      </w:r>
    </w:p>
    <w:p w14:paraId="23435EC7" w14:textId="0906C227" w:rsidR="008B180A" w:rsidRDefault="008B180A" w:rsidP="008B180A">
      <w:r w:rsidRPr="008B180A">
        <w:t>When two coresets overlap, the criterion for interleaver design optimization is the cross coreset blocking probability. For example, if one transmitted PDCCH in one coreset will block many PDCCH in the other coreset, these two coresets do not coexist well. On the other hand, if one PDCCH in one coreset only blocks a few other PDCCHs in the other coreset, the two coresets can coexist.</w:t>
      </w:r>
      <w:r>
        <w:t xml:space="preserve"> When alternative 1 or alterative 2 are used, the inter-coreset blocking is not considered and the coexistence will be hard. Basically, overlapping coreset configurations can be still be allowed, but one of the overlapping coreset can be used at a time. On the other hand, we believe alternative 3 with proper parameter choices can support certain level of coexistence in both cases mentioned above.</w:t>
      </w:r>
    </w:p>
    <w:p w14:paraId="0A9B94D2" w14:textId="4632F18B" w:rsidR="008B180A" w:rsidRDefault="008B180A" w:rsidP="008B180A">
      <w:r>
        <w:t xml:space="preserve">The alternative 3 can be illustrated in </w:t>
      </w:r>
      <w:r w:rsidR="00335560">
        <w:fldChar w:fldCharType="begin"/>
      </w:r>
      <w:r w:rsidR="00335560">
        <w:instrText xml:space="preserve"> REF _Ref492669843 \h </w:instrText>
      </w:r>
      <w:r w:rsidR="00335560">
        <w:fldChar w:fldCharType="separate"/>
      </w:r>
      <w:r w:rsidR="003A7FFA">
        <w:t xml:space="preserve">Figure </w:t>
      </w:r>
      <w:r w:rsidR="003A7FFA">
        <w:rPr>
          <w:noProof/>
        </w:rPr>
        <w:t>3</w:t>
      </w:r>
      <w:r w:rsidR="00335560">
        <w:fldChar w:fldCharType="end"/>
      </w:r>
      <w:r w:rsidR="00335560">
        <w:t>. The interleaving is accomplished in two steps, where step 1 permutes the REG bundles within a segment of RBs locally, and step 2 permutes blocks of REGs over the entire coreset.</w:t>
      </w:r>
    </w:p>
    <w:p w14:paraId="7955C325" w14:textId="4BDA4070" w:rsidR="00335560" w:rsidRDefault="006A1C6F" w:rsidP="00335560">
      <w:r>
        <w:t xml:space="preserve">The step 1 </w:t>
      </w:r>
      <w:r w:rsidR="00335560">
        <w:t>starts from REG bundles in CCE level. This is a localized permutation within each X</w:t>
      </w:r>
      <w:r>
        <w:t xml:space="preserve"> RBs</w:t>
      </w:r>
      <w:r w:rsidR="00335560">
        <w:t xml:space="preserve"> in frequency domain</w:t>
      </w:r>
      <w:r>
        <w:t xml:space="preserve">. The </w:t>
      </w:r>
      <w:r w:rsidR="00335560">
        <w:t>value X</w:t>
      </w:r>
      <w:r>
        <w:t xml:space="preserve"> should be chosen to be integer number of REG bundles. </w:t>
      </w:r>
      <w:r w:rsidR="00335560">
        <w:t>For interleaved coresets, it was already agreed that the interleaving is performed in unit of REG bundles. The size of REG bundles in frequency domain are:</w:t>
      </w:r>
    </w:p>
    <w:p w14:paraId="6A2C67A9" w14:textId="77777777" w:rsidR="00335560" w:rsidRDefault="00335560" w:rsidP="00335560">
      <w:pPr>
        <w:pStyle w:val="bullet"/>
        <w:numPr>
          <w:ilvl w:val="0"/>
          <w:numId w:val="13"/>
        </w:numPr>
        <w:overflowPunct/>
        <w:autoSpaceDE/>
        <w:autoSpaceDN/>
        <w:adjustRightInd/>
        <w:spacing w:after="0"/>
        <w:textAlignment w:val="auto"/>
      </w:pPr>
      <w:r>
        <w:t>2 or 6 RB for 1-symbol coreset</w:t>
      </w:r>
    </w:p>
    <w:p w14:paraId="4491BD19" w14:textId="77777777" w:rsidR="00335560" w:rsidRDefault="00335560" w:rsidP="00335560">
      <w:pPr>
        <w:pStyle w:val="bullet"/>
        <w:numPr>
          <w:ilvl w:val="0"/>
          <w:numId w:val="13"/>
        </w:numPr>
        <w:overflowPunct/>
        <w:autoSpaceDE/>
        <w:autoSpaceDN/>
        <w:adjustRightInd/>
        <w:spacing w:after="0"/>
        <w:textAlignment w:val="auto"/>
      </w:pPr>
      <w:r>
        <w:t>1 or 3 RB for 2-symbol coreset</w:t>
      </w:r>
    </w:p>
    <w:p w14:paraId="261047D8" w14:textId="77777777" w:rsidR="00335560" w:rsidRDefault="00335560" w:rsidP="00335560">
      <w:pPr>
        <w:pStyle w:val="bullet"/>
        <w:numPr>
          <w:ilvl w:val="0"/>
          <w:numId w:val="13"/>
        </w:numPr>
        <w:overflowPunct/>
        <w:autoSpaceDE/>
        <w:autoSpaceDN/>
        <w:adjustRightInd/>
        <w:textAlignment w:val="auto"/>
      </w:pPr>
      <w:r>
        <w:t>1 or 2 RB for 3-symbol coreset</w:t>
      </w:r>
    </w:p>
    <w:p w14:paraId="159B388E" w14:textId="7A253F3E" w:rsidR="00335560" w:rsidRDefault="00335560" w:rsidP="006A1C6F">
      <w:r>
        <w:t xml:space="preserve">Then a natual choice for X is value that can be divided by all these values. </w:t>
      </w:r>
      <w:r w:rsidR="00B23AF3">
        <w:t>A natural choice for X will be multiple of 6 RBs.</w:t>
      </w:r>
    </w:p>
    <w:p w14:paraId="2DD558DC" w14:textId="724E338A" w:rsidR="006A1C6F" w:rsidRDefault="00B23AF3" w:rsidP="006A1C6F">
      <w:r>
        <w:t>The step 2 of the interleaving works on the output  of step 1. The</w:t>
      </w:r>
      <w:r w:rsidR="006A1C6F">
        <w:t xml:space="preserve"> output RBs </w:t>
      </w:r>
      <w:r>
        <w:t xml:space="preserve">of step 1 </w:t>
      </w:r>
      <w:r w:rsidR="006A1C6F">
        <w:t>are organized into blocks</w:t>
      </w:r>
      <w:r>
        <w:t xml:space="preserve"> of size Y=[6] RBs</w:t>
      </w:r>
      <w:r w:rsidR="006A1C6F">
        <w:t xml:space="preserve">. The blocks are the unit for the step </w:t>
      </w:r>
      <w:r>
        <w:t>2 interleaving</w:t>
      </w:r>
      <w:r w:rsidR="006A1C6F">
        <w:t xml:space="preserve">. The step 2 permutation should be the same for all length coresets. The permutation can be randomized and the randomization can be a function of cell ID and slot index. </w:t>
      </w:r>
    </w:p>
    <w:p w14:paraId="6CBEAF62" w14:textId="43D04BA8" w:rsidR="006A1C6F" w:rsidRDefault="0082614A" w:rsidP="006A1C6F">
      <w:pPr>
        <w:jc w:val="center"/>
      </w:pPr>
      <w:r>
        <w:object w:dxaOrig="7872" w:dyaOrig="4648" w14:anchorId="0FCCD0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5pt;height:180.5pt" o:ole="">
            <v:imagedata r:id="rId15" o:title=""/>
          </v:shape>
          <o:OLEObject Type="Embed" ProgID="Visio.Drawing.11" ShapeID="_x0000_i1025" DrawAspect="Content" ObjectID="_1568487633" r:id="rId16"/>
        </w:object>
      </w:r>
    </w:p>
    <w:p w14:paraId="6A5B3D08" w14:textId="0F3E17E3" w:rsidR="006A1C6F" w:rsidRDefault="006A1C6F" w:rsidP="006A1C6F">
      <w:pPr>
        <w:pStyle w:val="Caption"/>
      </w:pPr>
      <w:bookmarkStart w:id="6" w:name="_Ref492669843"/>
      <w:r>
        <w:t xml:space="preserve">Figure </w:t>
      </w:r>
      <w:r w:rsidR="00C67551">
        <w:fldChar w:fldCharType="begin"/>
      </w:r>
      <w:r w:rsidR="00C67551">
        <w:instrText xml:space="preserve"> SEQ Figure \* ARABIC </w:instrText>
      </w:r>
      <w:r w:rsidR="00C67551">
        <w:fldChar w:fldCharType="separate"/>
      </w:r>
      <w:r w:rsidR="003A7FFA">
        <w:rPr>
          <w:noProof/>
        </w:rPr>
        <w:t>3</w:t>
      </w:r>
      <w:r w:rsidR="00C67551">
        <w:rPr>
          <w:noProof/>
        </w:rPr>
        <w:fldChar w:fldCharType="end"/>
      </w:r>
      <w:bookmarkEnd w:id="6"/>
      <w:r>
        <w:t>. Illustration for 2-step interleaver</w:t>
      </w:r>
    </w:p>
    <w:p w14:paraId="4941549E" w14:textId="16270326" w:rsidR="006A1C6F" w:rsidRDefault="006A1C6F" w:rsidP="006A1C6F">
      <w:r>
        <w:t xml:space="preserve">The per-segment permutation in step 1 provides interference randomization and more importantly can distribute the REG bundles within the same CCE (e.g. the size 2 REG bundles in a 6 RB CCE in 1-symbol coreset) to different blocks, so they can be permuted far away in step 2. </w:t>
      </w:r>
      <w:r w:rsidR="00CE0757">
        <w:t xml:space="preserve">X=12 can achieve this goal. </w:t>
      </w:r>
      <w:r>
        <w:t>The functionality of step 2 is to avoid misaligned interleaving across different coresets with different lengths. In this way, the blocking can be localized.</w:t>
      </w:r>
    </w:p>
    <w:p w14:paraId="712ECFB6" w14:textId="408CCA54" w:rsidR="003A2701" w:rsidRDefault="00271B61" w:rsidP="003A2701">
      <w:pPr>
        <w:jc w:val="center"/>
      </w:pPr>
      <w:r>
        <w:object w:dxaOrig="9296" w:dyaOrig="10237" w14:anchorId="6320822C">
          <v:shape id="_x0000_i1026" type="#_x0000_t75" style="width:361.5pt;height:398pt" o:ole="">
            <v:imagedata r:id="rId17" o:title=""/>
          </v:shape>
          <o:OLEObject Type="Embed" ProgID="Visio.Drawing.11" ShapeID="_x0000_i1026" DrawAspect="Content" ObjectID="_1568487634" r:id="rId18"/>
        </w:object>
      </w:r>
    </w:p>
    <w:p w14:paraId="4BE332A3" w14:textId="0E5BC44A" w:rsidR="003A2701" w:rsidRDefault="003A2701" w:rsidP="003A2701">
      <w:pPr>
        <w:pStyle w:val="Caption"/>
      </w:pPr>
      <w:bookmarkStart w:id="7" w:name="_Ref494482683"/>
      <w:r>
        <w:t xml:space="preserve">Figure </w:t>
      </w:r>
      <w:r w:rsidR="009473ED">
        <w:fldChar w:fldCharType="begin"/>
      </w:r>
      <w:r w:rsidR="009473ED">
        <w:instrText xml:space="preserve"> SEQ Figure \* ARABIC </w:instrText>
      </w:r>
      <w:r w:rsidR="009473ED">
        <w:fldChar w:fldCharType="separate"/>
      </w:r>
      <w:r w:rsidR="003A7FFA">
        <w:rPr>
          <w:noProof/>
        </w:rPr>
        <w:t>4</w:t>
      </w:r>
      <w:r w:rsidR="009473ED">
        <w:rPr>
          <w:noProof/>
        </w:rPr>
        <w:fldChar w:fldCharType="end"/>
      </w:r>
      <w:bookmarkEnd w:id="7"/>
      <w:r>
        <w:t xml:space="preserve">. </w:t>
      </w:r>
      <w:r w:rsidR="00271B61">
        <w:t>Example of overlapping two interleaved coresets of different lengths</w:t>
      </w:r>
    </w:p>
    <w:p w14:paraId="5136E622" w14:textId="24227C3F" w:rsidR="00271B61" w:rsidRDefault="00271B61" w:rsidP="00271B61">
      <w:r>
        <w:fldChar w:fldCharType="begin"/>
      </w:r>
      <w:r>
        <w:instrText xml:space="preserve"> REF _Ref494482683 \h </w:instrText>
      </w:r>
      <w:r>
        <w:fldChar w:fldCharType="separate"/>
      </w:r>
      <w:r w:rsidR="003A7FFA">
        <w:t xml:space="preserve">Figure </w:t>
      </w:r>
      <w:r w:rsidR="003A7FFA">
        <w:rPr>
          <w:noProof/>
        </w:rPr>
        <w:t>4</w:t>
      </w:r>
      <w:r>
        <w:fldChar w:fldCharType="end"/>
      </w:r>
      <w:r>
        <w:t xml:space="preserve"> shows an example of overlapping two coresets. The first coreset is 1 OFDM symbol long with a REG bundle size of 2 RBs, and the second coreset is 2 OFDM symbols long with a REG bundle size of 3 RBs, both interleaved. For </w:t>
      </w:r>
      <w:r>
        <w:lastRenderedPageBreak/>
        <w:t>each coreset, the step 1 interleaver are within REG bundle group of size X=12 RBs. The interleaving within each REG bundle group are using REG bundle as unit and are coreset dependent. The step 2 of the interleaving are common between the two coresets in unit of Y=6 RBs. The common step 2 makes sure the blocking between coresets is minimized.</w:t>
      </w:r>
    </w:p>
    <w:p w14:paraId="1610416A" w14:textId="41981BC0" w:rsidR="00271B61" w:rsidRDefault="00271B61" w:rsidP="00271B61">
      <w:pPr>
        <w:jc w:val="center"/>
      </w:pPr>
      <w:r>
        <w:object w:dxaOrig="7806" w:dyaOrig="8502" w14:anchorId="2859B7B7">
          <v:shape id="_x0000_i1027" type="#_x0000_t75" style="width:303.5pt;height:330.5pt" o:ole="">
            <v:imagedata r:id="rId19" o:title=""/>
          </v:shape>
          <o:OLEObject Type="Embed" ProgID="Visio.Drawing.11" ShapeID="_x0000_i1027" DrawAspect="Content" ObjectID="_1568487635" r:id="rId20"/>
        </w:object>
      </w:r>
    </w:p>
    <w:p w14:paraId="0CA7319E" w14:textId="61ACB44A" w:rsidR="00271B61" w:rsidRDefault="00271B61" w:rsidP="00271B61">
      <w:pPr>
        <w:pStyle w:val="Caption"/>
      </w:pPr>
      <w:bookmarkStart w:id="8" w:name="_Ref494483286"/>
      <w:r>
        <w:t xml:space="preserve">Figure </w:t>
      </w:r>
      <w:r w:rsidR="00C67551">
        <w:fldChar w:fldCharType="begin"/>
      </w:r>
      <w:r w:rsidR="00C67551">
        <w:instrText xml:space="preserve"> SEQ Figure \* ARABIC </w:instrText>
      </w:r>
      <w:r w:rsidR="00C67551">
        <w:fldChar w:fldCharType="separate"/>
      </w:r>
      <w:r w:rsidR="003A7FFA">
        <w:rPr>
          <w:noProof/>
        </w:rPr>
        <w:t>5</w:t>
      </w:r>
      <w:r w:rsidR="00C67551">
        <w:rPr>
          <w:noProof/>
        </w:rPr>
        <w:fldChar w:fldCharType="end"/>
      </w:r>
      <w:bookmarkEnd w:id="8"/>
      <w:r>
        <w:t>. Example of overlapping one interleaved coreset and a localize coreset of different lengths</w:t>
      </w:r>
    </w:p>
    <w:p w14:paraId="08FEE398" w14:textId="236F5505" w:rsidR="00271B61" w:rsidRPr="00271B61" w:rsidRDefault="003A7FFA" w:rsidP="00271B61">
      <w:r>
        <w:fldChar w:fldCharType="begin"/>
      </w:r>
      <w:r>
        <w:instrText xml:space="preserve"> REF _Ref494483286 \h </w:instrText>
      </w:r>
      <w:r>
        <w:fldChar w:fldCharType="separate"/>
      </w:r>
      <w:r>
        <w:t xml:space="preserve">Figure </w:t>
      </w:r>
      <w:r>
        <w:rPr>
          <w:noProof/>
        </w:rPr>
        <w:t>5</w:t>
      </w:r>
      <w:r>
        <w:fldChar w:fldCharType="end"/>
      </w:r>
      <w:r>
        <w:t xml:space="preserve"> shows an example of overlapping two coresets</w:t>
      </w:r>
      <w:r w:rsidR="004A5223">
        <w:t>, one interleaved and the other localized</w:t>
      </w:r>
      <w:r>
        <w:t>. The first coreset is 1 OFDM symbol long interleaved coreset with a REG bundle size of 2 RBs, and the second coreset is a localize coreset with 2 OFDM symbols long and a REG bundle size of 3 RBs. For the first coreset, the step 1 interleaver are within REG bundle group of size X=12 RBs. The interleaving within each REG bundle group are using REG bundle as unit and are coreset dependent. The step 2 of the interleaving is in unit of Y=6 RBs. The step 2 of the interleaving makes sure the used RBs in the frequency domain is relatively clustered and leaves room to fill in some PDCCH from the localized second coreset.</w:t>
      </w:r>
    </w:p>
    <w:p w14:paraId="6A57FCC6" w14:textId="461ECCE4" w:rsidR="006A1C6F" w:rsidRDefault="006A1C6F" w:rsidP="006A1C6F">
      <w:r w:rsidRPr="006A1C6F">
        <w:rPr>
          <w:b/>
          <w:u w:val="single"/>
        </w:rPr>
        <w:t xml:space="preserve">Proposal </w:t>
      </w:r>
      <w:r w:rsidR="00BD1D54">
        <w:rPr>
          <w:b/>
          <w:u w:val="single"/>
        </w:rPr>
        <w:t>7</w:t>
      </w:r>
      <w:r>
        <w:t xml:space="preserve">: </w:t>
      </w:r>
      <w:r w:rsidR="003A7FFA">
        <w:t>Adopt alternative 3 (2-step interleaving) with X=12 RBs to support better overlapping coreset coexistence.</w:t>
      </w:r>
    </w:p>
    <w:p w14:paraId="2F77E7C7" w14:textId="5F52A509" w:rsidR="00491EEE" w:rsidRPr="001B5AA8" w:rsidRDefault="00493AC2" w:rsidP="001B5AA8">
      <w:pPr>
        <w:pStyle w:val="Heading1"/>
      </w:pPr>
      <w:r>
        <w:t>6</w:t>
      </w:r>
      <w:r w:rsidR="001B5AA8" w:rsidRPr="001B5AA8">
        <w:tab/>
      </w:r>
      <w:r w:rsidR="00491EEE" w:rsidRPr="001B5AA8">
        <w:t xml:space="preserve">Conclusions </w:t>
      </w:r>
      <w:r w:rsidR="00D87E21" w:rsidRPr="001B5AA8">
        <w:tab/>
      </w:r>
      <w:r w:rsidR="00D87E21" w:rsidRPr="001B5AA8">
        <w:tab/>
      </w:r>
      <w:r w:rsidR="00D87E21" w:rsidRPr="001B5AA8">
        <w:tab/>
      </w:r>
      <w:r w:rsidR="00D87E21" w:rsidRPr="001B5AA8">
        <w:tab/>
      </w:r>
    </w:p>
    <w:p w14:paraId="5B1E3BE4" w14:textId="1CF3372C" w:rsidR="00A46F1F" w:rsidRDefault="003A7AF7" w:rsidP="00887854">
      <w:pPr>
        <w:rPr>
          <w:lang w:val="en-GB"/>
        </w:rPr>
      </w:pPr>
      <w:r>
        <w:t>In this contribution, we have discussed remaining open issues for PDCCH structure and have made</w:t>
      </w:r>
      <w:r w:rsidR="004C255D">
        <w:rPr>
          <w:lang w:val="en-GB"/>
        </w:rPr>
        <w:t xml:space="preserve"> the following proposals:</w:t>
      </w:r>
    </w:p>
    <w:p w14:paraId="00677AEC" w14:textId="77777777" w:rsidR="009114A5" w:rsidRDefault="009114A5" w:rsidP="009114A5">
      <w:pPr>
        <w:rPr>
          <w:lang w:val="en-GB"/>
        </w:rPr>
      </w:pPr>
      <w:r w:rsidRPr="00B23C80">
        <w:rPr>
          <w:b/>
          <w:u w:val="single"/>
          <w:lang w:val="en-GB"/>
        </w:rPr>
        <w:t xml:space="preserve">Proposal </w:t>
      </w:r>
      <w:r>
        <w:rPr>
          <w:b/>
          <w:u w:val="single"/>
          <w:lang w:val="en-GB"/>
        </w:rPr>
        <w:t>1</w:t>
      </w:r>
      <w:r w:rsidRPr="00B23C80">
        <w:rPr>
          <w:b/>
          <w:lang w:val="en-GB"/>
        </w:rPr>
        <w:t xml:space="preserve">: </w:t>
      </w:r>
      <w:r>
        <w:rPr>
          <w:lang w:val="en-GB"/>
        </w:rPr>
        <w:t>Frequency-first</w:t>
      </w:r>
      <w:r w:rsidRPr="00B23C80">
        <w:rPr>
          <w:lang w:val="en-GB"/>
        </w:rPr>
        <w:t xml:space="preserve"> CCE-to-REG mapping is </w:t>
      </w:r>
      <w:r>
        <w:rPr>
          <w:lang w:val="en-GB"/>
        </w:rPr>
        <w:t xml:space="preserve">also </w:t>
      </w:r>
      <w:r w:rsidRPr="00B23C80">
        <w:rPr>
          <w:lang w:val="en-GB"/>
        </w:rPr>
        <w:t>supported with multi-symbol CORESET.</w:t>
      </w:r>
    </w:p>
    <w:p w14:paraId="3A6B747C" w14:textId="77777777" w:rsidR="009B114C" w:rsidRDefault="009B114C" w:rsidP="009B114C">
      <w:pPr>
        <w:rPr>
          <w:lang w:val="en-GB"/>
        </w:rPr>
      </w:pPr>
      <w:r w:rsidRPr="00B23C80">
        <w:rPr>
          <w:b/>
          <w:u w:val="single"/>
          <w:lang w:val="en-GB"/>
        </w:rPr>
        <w:t xml:space="preserve">Proposal </w:t>
      </w:r>
      <w:r>
        <w:rPr>
          <w:b/>
          <w:u w:val="single"/>
          <w:lang w:val="en-GB"/>
        </w:rPr>
        <w:t>2</w:t>
      </w:r>
      <w:r>
        <w:rPr>
          <w:b/>
          <w:lang w:val="en-GB"/>
        </w:rPr>
        <w:t>:</w:t>
      </w:r>
      <w:r>
        <w:rPr>
          <w:lang w:val="en-GB"/>
        </w:rPr>
        <w:t xml:space="preserve"> REG bundling size = 2 and 6 are supported with frequency-first CCE-to-REG mapping for multi-symbol CORESET.</w:t>
      </w:r>
    </w:p>
    <w:p w14:paraId="5D756264" w14:textId="77777777" w:rsidR="00B662A0" w:rsidRDefault="00B662A0" w:rsidP="00B662A0">
      <w:pPr>
        <w:rPr>
          <w:lang w:val="en-GB"/>
        </w:rPr>
      </w:pPr>
      <w:r w:rsidRPr="001B5AA8">
        <w:rPr>
          <w:b/>
          <w:u w:val="single"/>
          <w:lang w:val="en-GB"/>
        </w:rPr>
        <w:t xml:space="preserve">Proposal </w:t>
      </w:r>
      <w:r>
        <w:rPr>
          <w:b/>
          <w:u w:val="single"/>
          <w:lang w:val="en-GB"/>
        </w:rPr>
        <w:t>3</w:t>
      </w:r>
      <w:r w:rsidRPr="001B5AA8">
        <w:rPr>
          <w:b/>
          <w:u w:val="single"/>
          <w:lang w:val="en-GB"/>
        </w:rPr>
        <w:t>:</w:t>
      </w:r>
      <w:r w:rsidRPr="001B5AA8">
        <w:rPr>
          <w:lang w:val="en-GB"/>
        </w:rPr>
        <w:t xml:space="preserve"> </w:t>
      </w:r>
      <w:r>
        <w:rPr>
          <w:lang w:val="en-GB"/>
        </w:rPr>
        <w:t>Confirm the working assumption that</w:t>
      </w:r>
    </w:p>
    <w:p w14:paraId="7B4C7A47" w14:textId="77777777" w:rsidR="00B662A0" w:rsidRPr="005352B8" w:rsidRDefault="00B662A0" w:rsidP="00B662A0">
      <w:pPr>
        <w:numPr>
          <w:ilvl w:val="0"/>
          <w:numId w:val="14"/>
        </w:numPr>
        <w:overflowPunct/>
        <w:autoSpaceDE/>
        <w:autoSpaceDN/>
        <w:adjustRightInd/>
        <w:spacing w:after="0"/>
        <w:textAlignment w:val="auto"/>
        <w:rPr>
          <w:lang w:eastAsia="zh-CN"/>
        </w:rPr>
      </w:pPr>
      <w:r w:rsidRPr="005352B8">
        <w:rPr>
          <w:rFonts w:eastAsia="Times New Roman" w:hint="eastAsia"/>
        </w:rPr>
        <w:t xml:space="preserve">For a CORESET, </w:t>
      </w:r>
      <w:r w:rsidRPr="005352B8">
        <w:rPr>
          <w:rFonts w:eastAsia="Times New Roman"/>
        </w:rPr>
        <w:t>p</w:t>
      </w:r>
      <w:r w:rsidRPr="005352B8">
        <w:rPr>
          <w:lang w:eastAsia="zh-CN"/>
        </w:rPr>
        <w:t>recoder granularity in frequency domain is:</w:t>
      </w:r>
    </w:p>
    <w:p w14:paraId="3FFC01D6" w14:textId="77777777" w:rsidR="00B662A0" w:rsidRPr="005352B8" w:rsidRDefault="00B662A0" w:rsidP="00B662A0">
      <w:pPr>
        <w:numPr>
          <w:ilvl w:val="1"/>
          <w:numId w:val="14"/>
        </w:numPr>
        <w:overflowPunct/>
        <w:autoSpaceDE/>
        <w:autoSpaceDN/>
        <w:adjustRightInd/>
        <w:spacing w:after="0"/>
        <w:textAlignment w:val="auto"/>
        <w:rPr>
          <w:lang w:eastAsia="zh-CN"/>
        </w:rPr>
      </w:pPr>
      <w:r w:rsidRPr="005352B8">
        <w:rPr>
          <w:lang w:eastAsia="zh-CN"/>
        </w:rPr>
        <w:t>Configurable between i) equal to the REG bundle size in the frequency domain; or ii) equal to the number of contiguous RBs in the frequency domain within the CORESET</w:t>
      </w:r>
    </w:p>
    <w:p w14:paraId="41DF34F3" w14:textId="77777777" w:rsidR="00B662A0" w:rsidRPr="005352B8" w:rsidRDefault="00B662A0" w:rsidP="00B662A0">
      <w:pPr>
        <w:numPr>
          <w:ilvl w:val="2"/>
          <w:numId w:val="14"/>
        </w:numPr>
        <w:overflowPunct/>
        <w:autoSpaceDE/>
        <w:autoSpaceDN/>
        <w:adjustRightInd/>
        <w:spacing w:after="120"/>
        <w:textAlignment w:val="auto"/>
        <w:rPr>
          <w:lang w:eastAsia="zh-CN"/>
        </w:rPr>
      </w:pPr>
      <w:r w:rsidRPr="005352B8">
        <w:rPr>
          <w:rFonts w:eastAsia="Times New Roman" w:hint="eastAsia"/>
        </w:rPr>
        <w:t>For ii), DMRS is mapped over all</w:t>
      </w:r>
      <w:r w:rsidRPr="005352B8">
        <w:rPr>
          <w:rFonts w:eastAsia="Times New Roman"/>
        </w:rPr>
        <w:t xml:space="preserve"> </w:t>
      </w:r>
      <w:r w:rsidRPr="005352B8">
        <w:rPr>
          <w:rFonts w:eastAsia="Times New Roman" w:hint="eastAsia"/>
        </w:rPr>
        <w:t xml:space="preserve">REGs </w:t>
      </w:r>
      <w:r w:rsidRPr="005352B8">
        <w:rPr>
          <w:rFonts w:eastAsia="Times New Roman"/>
        </w:rPr>
        <w:t>with</w:t>
      </w:r>
      <w:r w:rsidRPr="005352B8">
        <w:rPr>
          <w:rFonts w:eastAsia="Times New Roman" w:hint="eastAsia"/>
        </w:rPr>
        <w:t>in the CORESET.</w:t>
      </w:r>
    </w:p>
    <w:p w14:paraId="5BAA2A75" w14:textId="77777777" w:rsidR="00AF6D35" w:rsidRDefault="00AF6D35" w:rsidP="00AF6D35">
      <w:pPr>
        <w:rPr>
          <w:lang w:val="en-GB"/>
        </w:rPr>
      </w:pPr>
      <w:r w:rsidRPr="001B5AA8">
        <w:rPr>
          <w:b/>
          <w:u w:val="single"/>
          <w:lang w:val="en-GB"/>
        </w:rPr>
        <w:lastRenderedPageBreak/>
        <w:t xml:space="preserve">Proposal </w:t>
      </w:r>
      <w:r>
        <w:rPr>
          <w:b/>
          <w:u w:val="single"/>
          <w:lang w:val="en-GB"/>
        </w:rPr>
        <w:t>4</w:t>
      </w:r>
      <w:r w:rsidRPr="001B5AA8">
        <w:rPr>
          <w:b/>
          <w:u w:val="single"/>
          <w:lang w:val="en-GB"/>
        </w:rPr>
        <w:t>:</w:t>
      </w:r>
      <w:r w:rsidRPr="001B5AA8">
        <w:rPr>
          <w:lang w:val="en-GB"/>
        </w:rPr>
        <w:t xml:space="preserve"> </w:t>
      </w:r>
      <w:r>
        <w:rPr>
          <w:lang w:val="en-GB"/>
        </w:rPr>
        <w:t>When wideband DMRS is configured for a CORESET,</w:t>
      </w:r>
    </w:p>
    <w:p w14:paraId="2A2BA89E" w14:textId="77777777" w:rsidR="00AF6D35" w:rsidRDefault="00AF6D35" w:rsidP="00AF6D35">
      <w:pPr>
        <w:pStyle w:val="ListParagraph"/>
        <w:numPr>
          <w:ilvl w:val="0"/>
          <w:numId w:val="20"/>
        </w:numPr>
        <w:rPr>
          <w:sz w:val="20"/>
          <w:lang w:val="en-GB"/>
        </w:rPr>
      </w:pPr>
      <w:r w:rsidRPr="0097698E">
        <w:rPr>
          <w:sz w:val="20"/>
          <w:lang w:val="en-GB"/>
        </w:rPr>
        <w:t>DMRS for all the search spaces within the CORESET is based on Cell ID.</w:t>
      </w:r>
    </w:p>
    <w:p w14:paraId="67F06E44" w14:textId="77777777" w:rsidR="00AF6D35" w:rsidRDefault="00AF6D35" w:rsidP="00AF6D35">
      <w:pPr>
        <w:rPr>
          <w:lang w:val="en-GB"/>
        </w:rPr>
      </w:pPr>
      <w:r w:rsidRPr="0097698E">
        <w:rPr>
          <w:lang w:val="en-GB"/>
        </w:rPr>
        <w:t>When wideband DMRS is not configured for a CORESET,</w:t>
      </w:r>
    </w:p>
    <w:p w14:paraId="0DC321BD" w14:textId="77777777" w:rsidR="00AF6D35" w:rsidRDefault="00AF6D35" w:rsidP="00AF6D35">
      <w:pPr>
        <w:pStyle w:val="ListParagraph"/>
        <w:numPr>
          <w:ilvl w:val="0"/>
          <w:numId w:val="20"/>
        </w:numPr>
        <w:rPr>
          <w:sz w:val="20"/>
          <w:lang w:val="en-GB"/>
        </w:rPr>
      </w:pPr>
      <w:r w:rsidRPr="0097698E">
        <w:rPr>
          <w:sz w:val="20"/>
          <w:lang w:val="en-GB"/>
        </w:rPr>
        <w:t xml:space="preserve">DMRS for CSS within </w:t>
      </w:r>
      <w:r>
        <w:rPr>
          <w:sz w:val="20"/>
          <w:lang w:val="en-GB"/>
        </w:rPr>
        <w:t>the CORESET is based on Cell ID.</w:t>
      </w:r>
    </w:p>
    <w:p w14:paraId="11F20CE1" w14:textId="77777777" w:rsidR="00AF6D35" w:rsidRPr="0097698E" w:rsidRDefault="00AF6D35" w:rsidP="00AF6D35">
      <w:pPr>
        <w:pStyle w:val="ListParagraph"/>
        <w:numPr>
          <w:ilvl w:val="0"/>
          <w:numId w:val="20"/>
        </w:numPr>
        <w:spacing w:after="120"/>
        <w:rPr>
          <w:sz w:val="20"/>
          <w:lang w:val="en-GB"/>
        </w:rPr>
      </w:pPr>
      <w:r>
        <w:rPr>
          <w:sz w:val="20"/>
          <w:lang w:val="en-GB"/>
        </w:rPr>
        <w:t xml:space="preserve">DMRS for UESS within the CORESET is UE-specifically configured. </w:t>
      </w:r>
    </w:p>
    <w:p w14:paraId="466D9425" w14:textId="60D9595E" w:rsidR="00920236" w:rsidRDefault="00920236" w:rsidP="00AF6D35">
      <w:pPr>
        <w:rPr>
          <w:lang w:val="en-GB"/>
        </w:rPr>
      </w:pPr>
      <w:r w:rsidRPr="001B5AA8">
        <w:rPr>
          <w:b/>
          <w:u w:val="single"/>
          <w:lang w:val="en-GB"/>
        </w:rPr>
        <w:t xml:space="preserve">Proposal </w:t>
      </w:r>
      <w:r w:rsidR="007A3563">
        <w:rPr>
          <w:b/>
          <w:u w:val="single"/>
          <w:lang w:val="en-GB"/>
        </w:rPr>
        <w:t>5</w:t>
      </w:r>
      <w:r w:rsidRPr="001B5AA8">
        <w:rPr>
          <w:b/>
          <w:u w:val="single"/>
          <w:lang w:val="en-GB"/>
        </w:rPr>
        <w:t>:</w:t>
      </w:r>
      <w:r w:rsidRPr="001B5AA8">
        <w:rPr>
          <w:lang w:val="en-GB"/>
        </w:rPr>
        <w:t xml:space="preserve"> </w:t>
      </w:r>
      <w:r>
        <w:rPr>
          <w:lang w:val="en-GB"/>
        </w:rPr>
        <w:t>Do not introduce orthogonal MU-MIMO DMRS for NR DL control channel.</w:t>
      </w:r>
    </w:p>
    <w:p w14:paraId="456CFF31" w14:textId="1F2CCFCB" w:rsidR="006A1C6F" w:rsidRDefault="006A1C6F" w:rsidP="006A1C6F">
      <w:pPr>
        <w:rPr>
          <w:lang w:val="en-GB"/>
        </w:rPr>
      </w:pPr>
      <w:r w:rsidRPr="006A1C6F">
        <w:rPr>
          <w:b/>
          <w:u w:val="single"/>
          <w:lang w:val="en-GB"/>
        </w:rPr>
        <w:t xml:space="preserve">Observation </w:t>
      </w:r>
      <w:r w:rsidR="003C78A0">
        <w:rPr>
          <w:b/>
          <w:u w:val="single"/>
          <w:lang w:val="en-GB"/>
        </w:rPr>
        <w:t>1</w:t>
      </w:r>
      <w:r>
        <w:rPr>
          <w:lang w:val="en-GB"/>
        </w:rPr>
        <w:t>: Configuring overlapping Coresets with different length can support efficient PDCCH resource reuse for PDSCH.</w:t>
      </w:r>
    </w:p>
    <w:p w14:paraId="63B9DECA" w14:textId="630A73BC" w:rsidR="00920236" w:rsidRDefault="00920236" w:rsidP="00920236">
      <w:pPr>
        <w:rPr>
          <w:lang w:val="en-GB"/>
        </w:rPr>
      </w:pPr>
      <w:r w:rsidRPr="00B23C80">
        <w:rPr>
          <w:b/>
          <w:u w:val="single"/>
          <w:lang w:val="en-GB"/>
        </w:rPr>
        <w:t xml:space="preserve">Proposal </w:t>
      </w:r>
      <w:r w:rsidR="007A3563">
        <w:rPr>
          <w:b/>
          <w:u w:val="single"/>
          <w:lang w:val="en-GB"/>
        </w:rPr>
        <w:t>6</w:t>
      </w:r>
      <w:r w:rsidRPr="00B23C80">
        <w:rPr>
          <w:b/>
          <w:lang w:val="en-GB"/>
        </w:rPr>
        <w:t xml:space="preserve">: </w:t>
      </w:r>
      <w:r>
        <w:rPr>
          <w:lang w:val="en-GB"/>
        </w:rPr>
        <w:t>For 1-symbol and 2-symbol time first CORESET, the aggregation level of 1, 2, 4, 8 is adopted. For a 3-symbol time first mapping CORESET, the aggregation level of 1, 3, 6, 12 is adopted. A larger aggregation level is FFS.</w:t>
      </w:r>
    </w:p>
    <w:p w14:paraId="598BE39B" w14:textId="2306E80A" w:rsidR="003A7FFA" w:rsidRDefault="003A7FFA" w:rsidP="003A7FFA">
      <w:r w:rsidRPr="006A1C6F">
        <w:rPr>
          <w:b/>
          <w:u w:val="single"/>
        </w:rPr>
        <w:t xml:space="preserve">Proposal </w:t>
      </w:r>
      <w:r w:rsidR="007A3563">
        <w:rPr>
          <w:b/>
          <w:u w:val="single"/>
        </w:rPr>
        <w:t>7</w:t>
      </w:r>
      <w:r>
        <w:t>: Adopt alternative 3 (2-step interleaving) with X=12 RBs to support better overlapping coreset coexistence.</w:t>
      </w:r>
    </w:p>
    <w:p w14:paraId="703AF25C" w14:textId="77777777" w:rsidR="007A3563" w:rsidRPr="008B180A" w:rsidRDefault="007A3563" w:rsidP="007A3563">
      <w:pPr>
        <w:pStyle w:val="Normal1CharChar"/>
        <w:numPr>
          <w:ilvl w:val="0"/>
          <w:numId w:val="18"/>
        </w:numPr>
        <w:spacing w:after="0"/>
      </w:pPr>
      <w:r w:rsidRPr="008B180A">
        <w:t>Alt.3: Two-step interleaver</w:t>
      </w:r>
    </w:p>
    <w:p w14:paraId="2070A34B" w14:textId="77777777" w:rsidR="007A3563" w:rsidRPr="008B180A" w:rsidRDefault="007A3563" w:rsidP="007A3563">
      <w:pPr>
        <w:numPr>
          <w:ilvl w:val="1"/>
          <w:numId w:val="18"/>
        </w:numPr>
        <w:overflowPunct/>
        <w:autoSpaceDE/>
        <w:autoSpaceDN/>
        <w:adjustRightInd/>
        <w:spacing w:after="0"/>
        <w:textAlignment w:val="auto"/>
      </w:pPr>
      <w:r w:rsidRPr="008B180A">
        <w:t>First interleaving is within X REG bundles where the interleaving unit is a REG bundle</w:t>
      </w:r>
    </w:p>
    <w:p w14:paraId="1C352F11" w14:textId="77777777" w:rsidR="007A3563" w:rsidRPr="008B180A" w:rsidRDefault="007A3563" w:rsidP="007A3563">
      <w:pPr>
        <w:numPr>
          <w:ilvl w:val="1"/>
          <w:numId w:val="18"/>
        </w:numPr>
        <w:overflowPunct/>
        <w:autoSpaceDE/>
        <w:autoSpaceDN/>
        <w:adjustRightInd/>
        <w:spacing w:after="0"/>
        <w:textAlignment w:val="auto"/>
      </w:pPr>
      <w:r w:rsidRPr="008B180A">
        <w:t>Second interleaving is within the CORESET where the interleaving unit is [6] RBs</w:t>
      </w:r>
    </w:p>
    <w:p w14:paraId="3F5B6935" w14:textId="77777777" w:rsidR="007A3563" w:rsidRPr="008B180A" w:rsidRDefault="007A3563" w:rsidP="007A3563">
      <w:pPr>
        <w:numPr>
          <w:ilvl w:val="2"/>
          <w:numId w:val="18"/>
        </w:numPr>
        <w:overflowPunct/>
        <w:autoSpaceDE/>
        <w:autoSpaceDN/>
        <w:adjustRightInd/>
        <w:spacing w:after="0"/>
        <w:textAlignment w:val="auto"/>
      </w:pPr>
      <w:r w:rsidRPr="008B180A">
        <w:t>The first interleaver can take the PDCCH or EPDCCH interleaver as the starting point.</w:t>
      </w:r>
    </w:p>
    <w:p w14:paraId="30DFDB6A" w14:textId="77777777" w:rsidR="007A3563" w:rsidRPr="008B180A" w:rsidRDefault="007A3563" w:rsidP="007A3563">
      <w:pPr>
        <w:numPr>
          <w:ilvl w:val="2"/>
          <w:numId w:val="18"/>
        </w:numPr>
        <w:overflowPunct/>
        <w:autoSpaceDE/>
        <w:autoSpaceDN/>
        <w:adjustRightInd/>
        <w:spacing w:after="0"/>
        <w:textAlignment w:val="auto"/>
      </w:pPr>
      <w:r w:rsidRPr="008B180A">
        <w:t>The second interleaver is down select between following two options:</w:t>
      </w:r>
    </w:p>
    <w:p w14:paraId="16F13E16" w14:textId="77777777" w:rsidR="007A3563" w:rsidRPr="008B180A" w:rsidRDefault="007A3563" w:rsidP="007A3563">
      <w:pPr>
        <w:numPr>
          <w:ilvl w:val="3"/>
          <w:numId w:val="18"/>
        </w:numPr>
        <w:overflowPunct/>
        <w:autoSpaceDE/>
        <w:autoSpaceDN/>
        <w:adjustRightInd/>
        <w:spacing w:after="0"/>
        <w:textAlignment w:val="auto"/>
      </w:pPr>
      <w:r w:rsidRPr="008B180A">
        <w:t>Alt.3-1: Random interleaver with the PDCCH interleaver as the starting point</w:t>
      </w:r>
    </w:p>
    <w:p w14:paraId="79D4BF3B" w14:textId="1682B5FE" w:rsidR="007A3563" w:rsidRDefault="007A3563" w:rsidP="00AF6D35">
      <w:pPr>
        <w:pStyle w:val="Normal1CharChar"/>
        <w:numPr>
          <w:ilvl w:val="3"/>
          <w:numId w:val="18"/>
        </w:numPr>
        <w:spacing w:after="240"/>
      </w:pPr>
      <w:r w:rsidRPr="008B180A">
        <w:t>Alt.3-2: A block interleaver</w:t>
      </w:r>
    </w:p>
    <w:p w14:paraId="2F25D8B9" w14:textId="2CCE1B65" w:rsidR="001B5AA8" w:rsidRPr="001B5AA8" w:rsidRDefault="00493AC2" w:rsidP="001B5AA8">
      <w:pPr>
        <w:pStyle w:val="Heading1"/>
      </w:pPr>
      <w:r>
        <w:rPr>
          <w:lang w:val="en-US"/>
        </w:rPr>
        <w:t>7</w:t>
      </w:r>
      <w:r w:rsidR="001B5AA8">
        <w:rPr>
          <w:lang w:val="en-US"/>
        </w:rPr>
        <w:tab/>
        <w:t>References</w:t>
      </w:r>
    </w:p>
    <w:p w14:paraId="5E55193B" w14:textId="77777777" w:rsidR="001B5AA8" w:rsidRDefault="001B5AA8" w:rsidP="001B5AA8">
      <w:pPr>
        <w:pStyle w:val="References"/>
        <w:numPr>
          <w:ilvl w:val="0"/>
          <w:numId w:val="11"/>
        </w:numPr>
      </w:pPr>
      <w:r>
        <w:t>R1-1708606, “Wideband RS and narrowband RS”, Qualcomm Incorporated</w:t>
      </w:r>
    </w:p>
    <w:p w14:paraId="570AD44B" w14:textId="77777777" w:rsidR="001B5AA8" w:rsidRPr="001B5AA8" w:rsidRDefault="001B5AA8" w:rsidP="004352B4"/>
    <w:p w14:paraId="7942A101" w14:textId="5294C3E1" w:rsidR="00F83912" w:rsidRPr="00B23C80" w:rsidRDefault="00F83912" w:rsidP="00F83912">
      <w:pPr>
        <w:rPr>
          <w:lang w:val="en-GB"/>
        </w:rPr>
      </w:pPr>
      <w:bookmarkStart w:id="9" w:name="_GoBack"/>
      <w:bookmarkEnd w:id="9"/>
    </w:p>
    <w:sectPr w:rsidR="00F83912" w:rsidRPr="00B23C80" w:rsidSect="00E054B7">
      <w:headerReference w:type="even" r:id="rId21"/>
      <w:footerReference w:type="even" r:id="rId22"/>
      <w:footerReference w:type="default" r:id="rId2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13C4FB" w14:textId="77777777" w:rsidR="00E53FAB" w:rsidRDefault="00E53FAB">
      <w:r>
        <w:separator/>
      </w:r>
    </w:p>
  </w:endnote>
  <w:endnote w:type="continuationSeparator" w:id="0">
    <w:p w14:paraId="3D84BD10" w14:textId="77777777" w:rsidR="00E53FAB" w:rsidRDefault="00E53FAB">
      <w:r>
        <w:continuationSeparator/>
      </w:r>
    </w:p>
  </w:endnote>
  <w:endnote w:type="continuationNotice" w:id="1">
    <w:p w14:paraId="00FC552A" w14:textId="77777777" w:rsidR="00E53FAB" w:rsidRDefault="00E53F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23873" w14:textId="77777777" w:rsidR="00976E39" w:rsidRDefault="00976E3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976E39" w:rsidRDefault="00976E3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9E23B" w14:textId="3CE71156" w:rsidR="00976E39" w:rsidRDefault="00976E3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473ED">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473ED">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FBA75F" w14:textId="77777777" w:rsidR="00E53FAB" w:rsidRDefault="00E53FAB">
      <w:r>
        <w:separator/>
      </w:r>
    </w:p>
  </w:footnote>
  <w:footnote w:type="continuationSeparator" w:id="0">
    <w:p w14:paraId="4E2D6A55" w14:textId="77777777" w:rsidR="00E53FAB" w:rsidRDefault="00E53FAB">
      <w:r>
        <w:continuationSeparator/>
      </w:r>
    </w:p>
  </w:footnote>
  <w:footnote w:type="continuationNotice" w:id="1">
    <w:p w14:paraId="3F6593B9" w14:textId="77777777" w:rsidR="00E53FAB" w:rsidRDefault="00E53F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188DA" w14:textId="77777777" w:rsidR="00976E39" w:rsidRDefault="00976E3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FE7B35"/>
    <w:multiLevelType w:val="hybridMultilevel"/>
    <w:tmpl w:val="D9A06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000B65"/>
    <w:multiLevelType w:val="hybridMultilevel"/>
    <w:tmpl w:val="C9D6D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2D011D"/>
    <w:multiLevelType w:val="hybridMultilevel"/>
    <w:tmpl w:val="B50C37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FA1845"/>
    <w:multiLevelType w:val="hybridMultilevel"/>
    <w:tmpl w:val="5E963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C56DB4"/>
    <w:multiLevelType w:val="hybridMultilevel"/>
    <w:tmpl w:val="CECCF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B86050"/>
    <w:multiLevelType w:val="hybridMultilevel"/>
    <w:tmpl w:val="5030C2FA"/>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F20484F"/>
    <w:multiLevelType w:val="hybridMultilevel"/>
    <w:tmpl w:val="ECA07DE4"/>
    <w:lvl w:ilvl="0" w:tplc="2A5C724E">
      <w:start w:val="1"/>
      <w:numFmt w:val="bullet"/>
      <w:pStyle w:val="bullet"/>
      <w:lvlText w:val=""/>
      <w:lvlJc w:val="left"/>
      <w:pPr>
        <w:ind w:left="2952" w:hanging="360"/>
      </w:pPr>
      <w:rPr>
        <w:rFonts w:ascii="Symbol" w:hAnsi="Symbol" w:hint="default"/>
      </w:rPr>
    </w:lvl>
    <w:lvl w:ilvl="1" w:tplc="04090003">
      <w:start w:val="1"/>
      <w:numFmt w:val="bullet"/>
      <w:lvlText w:val="o"/>
      <w:lvlJc w:val="left"/>
      <w:pPr>
        <w:ind w:left="3776" w:hanging="360"/>
      </w:pPr>
      <w:rPr>
        <w:rFonts w:ascii="Courier New" w:hAnsi="Courier New" w:cs="Courier New" w:hint="default"/>
      </w:rPr>
    </w:lvl>
    <w:lvl w:ilvl="2" w:tplc="04090005" w:tentative="1">
      <w:start w:val="1"/>
      <w:numFmt w:val="bullet"/>
      <w:lvlText w:val=""/>
      <w:lvlJc w:val="left"/>
      <w:pPr>
        <w:ind w:left="4496" w:hanging="360"/>
      </w:pPr>
      <w:rPr>
        <w:rFonts w:ascii="Wingdings" w:hAnsi="Wingdings" w:hint="default"/>
      </w:rPr>
    </w:lvl>
    <w:lvl w:ilvl="3" w:tplc="04090001" w:tentative="1">
      <w:start w:val="1"/>
      <w:numFmt w:val="bullet"/>
      <w:lvlText w:val=""/>
      <w:lvlJc w:val="left"/>
      <w:pPr>
        <w:ind w:left="5216" w:hanging="360"/>
      </w:pPr>
      <w:rPr>
        <w:rFonts w:ascii="Symbol" w:hAnsi="Symbol" w:hint="default"/>
      </w:rPr>
    </w:lvl>
    <w:lvl w:ilvl="4" w:tplc="04090003" w:tentative="1">
      <w:start w:val="1"/>
      <w:numFmt w:val="bullet"/>
      <w:lvlText w:val="o"/>
      <w:lvlJc w:val="left"/>
      <w:pPr>
        <w:ind w:left="5936" w:hanging="360"/>
      </w:pPr>
      <w:rPr>
        <w:rFonts w:ascii="Courier New" w:hAnsi="Courier New" w:cs="Courier New" w:hint="default"/>
      </w:rPr>
    </w:lvl>
    <w:lvl w:ilvl="5" w:tplc="04090005" w:tentative="1">
      <w:start w:val="1"/>
      <w:numFmt w:val="bullet"/>
      <w:lvlText w:val=""/>
      <w:lvlJc w:val="left"/>
      <w:pPr>
        <w:ind w:left="6656" w:hanging="360"/>
      </w:pPr>
      <w:rPr>
        <w:rFonts w:ascii="Wingdings" w:hAnsi="Wingdings" w:hint="default"/>
      </w:rPr>
    </w:lvl>
    <w:lvl w:ilvl="6" w:tplc="04090001" w:tentative="1">
      <w:start w:val="1"/>
      <w:numFmt w:val="bullet"/>
      <w:lvlText w:val=""/>
      <w:lvlJc w:val="left"/>
      <w:pPr>
        <w:ind w:left="7376" w:hanging="360"/>
      </w:pPr>
      <w:rPr>
        <w:rFonts w:ascii="Symbol" w:hAnsi="Symbol" w:hint="default"/>
      </w:rPr>
    </w:lvl>
    <w:lvl w:ilvl="7" w:tplc="04090003" w:tentative="1">
      <w:start w:val="1"/>
      <w:numFmt w:val="bullet"/>
      <w:lvlText w:val="o"/>
      <w:lvlJc w:val="left"/>
      <w:pPr>
        <w:ind w:left="8096" w:hanging="360"/>
      </w:pPr>
      <w:rPr>
        <w:rFonts w:ascii="Courier New" w:hAnsi="Courier New" w:cs="Courier New" w:hint="default"/>
      </w:rPr>
    </w:lvl>
    <w:lvl w:ilvl="8" w:tplc="04090005" w:tentative="1">
      <w:start w:val="1"/>
      <w:numFmt w:val="bullet"/>
      <w:lvlText w:val=""/>
      <w:lvlJc w:val="left"/>
      <w:pPr>
        <w:ind w:left="8816" w:hanging="360"/>
      </w:pPr>
      <w:rPr>
        <w:rFonts w:ascii="Wingdings" w:hAnsi="Wingdings" w:hint="default"/>
      </w:rPr>
    </w:lvl>
  </w:abstractNum>
  <w:abstractNum w:abstractNumId="7" w15:restartNumberingAfterBreak="0">
    <w:nsid w:val="24587D22"/>
    <w:multiLevelType w:val="hybridMultilevel"/>
    <w:tmpl w:val="B1684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DD1A3C"/>
    <w:multiLevelType w:val="hybridMultilevel"/>
    <w:tmpl w:val="63C62EA6"/>
    <w:lvl w:ilvl="0" w:tplc="0CD225B6">
      <w:start w:val="1"/>
      <w:numFmt w:val="bullet"/>
      <w:lvlText w:val="•"/>
      <w:lvlJc w:val="left"/>
      <w:pPr>
        <w:tabs>
          <w:tab w:val="num" w:pos="720"/>
        </w:tabs>
        <w:ind w:left="720" w:hanging="360"/>
      </w:pPr>
      <w:rPr>
        <w:rFonts w:ascii="Arial" w:hAnsi="Arial" w:hint="default"/>
      </w:rPr>
    </w:lvl>
    <w:lvl w:ilvl="1" w:tplc="206074EC">
      <w:start w:val="1092"/>
      <w:numFmt w:val="bullet"/>
      <w:lvlText w:val="•"/>
      <w:lvlJc w:val="left"/>
      <w:pPr>
        <w:tabs>
          <w:tab w:val="num" w:pos="1440"/>
        </w:tabs>
        <w:ind w:left="1440" w:hanging="360"/>
      </w:pPr>
      <w:rPr>
        <w:rFonts w:ascii="Arial" w:hAnsi="Arial" w:hint="default"/>
      </w:rPr>
    </w:lvl>
    <w:lvl w:ilvl="2" w:tplc="ED4C36E6">
      <w:start w:val="1092"/>
      <w:numFmt w:val="bullet"/>
      <w:lvlText w:val="•"/>
      <w:lvlJc w:val="left"/>
      <w:pPr>
        <w:tabs>
          <w:tab w:val="num" w:pos="2160"/>
        </w:tabs>
        <w:ind w:left="2160" w:hanging="360"/>
      </w:pPr>
      <w:rPr>
        <w:rFonts w:ascii="Arial" w:hAnsi="Arial" w:hint="default"/>
      </w:rPr>
    </w:lvl>
    <w:lvl w:ilvl="3" w:tplc="7DC45FB8">
      <w:start w:val="1"/>
      <w:numFmt w:val="bullet"/>
      <w:lvlText w:val="•"/>
      <w:lvlJc w:val="left"/>
      <w:pPr>
        <w:tabs>
          <w:tab w:val="num" w:pos="2880"/>
        </w:tabs>
        <w:ind w:left="2880" w:hanging="360"/>
      </w:pPr>
      <w:rPr>
        <w:rFonts w:ascii="Arial" w:hAnsi="Arial" w:hint="default"/>
      </w:rPr>
    </w:lvl>
    <w:lvl w:ilvl="4" w:tplc="7CD80FFA">
      <w:start w:val="1"/>
      <w:numFmt w:val="bullet"/>
      <w:lvlText w:val="•"/>
      <w:lvlJc w:val="left"/>
      <w:pPr>
        <w:tabs>
          <w:tab w:val="num" w:pos="3600"/>
        </w:tabs>
        <w:ind w:left="3600" w:hanging="360"/>
      </w:pPr>
      <w:rPr>
        <w:rFonts w:ascii="Arial" w:hAnsi="Arial" w:hint="default"/>
      </w:rPr>
    </w:lvl>
    <w:lvl w:ilvl="5" w:tplc="4E1ABEB4">
      <w:start w:val="1"/>
      <w:numFmt w:val="bullet"/>
      <w:lvlText w:val="•"/>
      <w:lvlJc w:val="left"/>
      <w:pPr>
        <w:tabs>
          <w:tab w:val="num" w:pos="4320"/>
        </w:tabs>
        <w:ind w:left="4320" w:hanging="360"/>
      </w:pPr>
      <w:rPr>
        <w:rFonts w:ascii="Arial" w:hAnsi="Arial" w:hint="default"/>
      </w:rPr>
    </w:lvl>
    <w:lvl w:ilvl="6" w:tplc="70784028" w:tentative="1">
      <w:start w:val="1"/>
      <w:numFmt w:val="bullet"/>
      <w:lvlText w:val="•"/>
      <w:lvlJc w:val="left"/>
      <w:pPr>
        <w:tabs>
          <w:tab w:val="num" w:pos="5040"/>
        </w:tabs>
        <w:ind w:left="5040" w:hanging="360"/>
      </w:pPr>
      <w:rPr>
        <w:rFonts w:ascii="Arial" w:hAnsi="Arial" w:hint="default"/>
      </w:rPr>
    </w:lvl>
    <w:lvl w:ilvl="7" w:tplc="BD726E86" w:tentative="1">
      <w:start w:val="1"/>
      <w:numFmt w:val="bullet"/>
      <w:lvlText w:val="•"/>
      <w:lvlJc w:val="left"/>
      <w:pPr>
        <w:tabs>
          <w:tab w:val="num" w:pos="5760"/>
        </w:tabs>
        <w:ind w:left="5760" w:hanging="360"/>
      </w:pPr>
      <w:rPr>
        <w:rFonts w:ascii="Arial" w:hAnsi="Arial" w:hint="default"/>
      </w:rPr>
    </w:lvl>
    <w:lvl w:ilvl="8" w:tplc="A7B8B19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ED1AD6"/>
    <w:multiLevelType w:val="hybridMultilevel"/>
    <w:tmpl w:val="F8F8D220"/>
    <w:lvl w:ilvl="0" w:tplc="99A002DC">
      <w:start w:val="1"/>
      <w:numFmt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6232D1"/>
    <w:multiLevelType w:val="hybridMultilevel"/>
    <w:tmpl w:val="EDFA4B88"/>
    <w:lvl w:ilvl="0" w:tplc="AD1A2B86">
      <w:start w:val="1"/>
      <w:numFmt w:val="bullet"/>
      <w:lvlText w:val="•"/>
      <w:lvlJc w:val="left"/>
      <w:pPr>
        <w:tabs>
          <w:tab w:val="num" w:pos="720"/>
        </w:tabs>
        <w:ind w:left="720" w:hanging="360"/>
      </w:pPr>
      <w:rPr>
        <w:rFonts w:ascii="Arial" w:hAnsi="Arial" w:hint="default"/>
      </w:rPr>
    </w:lvl>
    <w:lvl w:ilvl="1" w:tplc="FFF605DC">
      <w:numFmt w:val="bullet"/>
      <w:lvlText w:val="–"/>
      <w:lvlJc w:val="left"/>
      <w:pPr>
        <w:tabs>
          <w:tab w:val="num" w:pos="1440"/>
        </w:tabs>
        <w:ind w:left="1440" w:hanging="360"/>
      </w:pPr>
      <w:rPr>
        <w:rFonts w:ascii="Arial" w:hAnsi="Arial" w:hint="default"/>
      </w:rPr>
    </w:lvl>
    <w:lvl w:ilvl="2" w:tplc="06CAC62C">
      <w:start w:val="1"/>
      <w:numFmt w:val="bullet"/>
      <w:lvlText w:val="•"/>
      <w:lvlJc w:val="left"/>
      <w:pPr>
        <w:tabs>
          <w:tab w:val="num" w:pos="2160"/>
        </w:tabs>
        <w:ind w:left="2160" w:hanging="360"/>
      </w:pPr>
      <w:rPr>
        <w:rFonts w:ascii="Arial" w:hAnsi="Arial" w:hint="default"/>
      </w:rPr>
    </w:lvl>
    <w:lvl w:ilvl="3" w:tplc="21FAB7CA" w:tentative="1">
      <w:start w:val="1"/>
      <w:numFmt w:val="bullet"/>
      <w:lvlText w:val="•"/>
      <w:lvlJc w:val="left"/>
      <w:pPr>
        <w:tabs>
          <w:tab w:val="num" w:pos="2880"/>
        </w:tabs>
        <w:ind w:left="2880" w:hanging="360"/>
      </w:pPr>
      <w:rPr>
        <w:rFonts w:ascii="Arial" w:hAnsi="Arial"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9346F5"/>
    <w:multiLevelType w:val="hybridMultilevel"/>
    <w:tmpl w:val="E062B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9E40CA"/>
    <w:multiLevelType w:val="hybridMultilevel"/>
    <w:tmpl w:val="F432BBEA"/>
    <w:lvl w:ilvl="0" w:tplc="4CD03390">
      <w:start w:val="1"/>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24211F7"/>
    <w:multiLevelType w:val="hybridMultilevel"/>
    <w:tmpl w:val="A4DAB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B3729A"/>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14"/>
  </w:num>
  <w:num w:numId="4">
    <w:abstractNumId w:val="8"/>
  </w:num>
  <w:num w:numId="5">
    <w:abstractNumId w:val="0"/>
  </w:num>
  <w:num w:numId="6">
    <w:abstractNumId w:val="2"/>
  </w:num>
  <w:num w:numId="7">
    <w:abstractNumId w:val="7"/>
  </w:num>
  <w:num w:numId="8">
    <w:abstractNumId w:val="11"/>
  </w:num>
  <w:num w:numId="9">
    <w:abstractNumId w:val="12"/>
  </w:num>
  <w:num w:numId="10">
    <w:abstractNumId w:val="1"/>
  </w:num>
  <w:num w:numId="11">
    <w:abstractNumId w:val="14"/>
    <w:lvlOverride w:ilvl="0">
      <w:startOverride w:val="1"/>
    </w:lvlOverride>
  </w:num>
  <w:num w:numId="12">
    <w:abstractNumId w:val="15"/>
  </w:num>
  <w:num w:numId="13">
    <w:abstractNumId w:val="9"/>
  </w:num>
  <w:num w:numId="14">
    <w:abstractNumId w:val="5"/>
  </w:num>
  <w:num w:numId="15">
    <w:abstractNumId w:val="13"/>
  </w:num>
  <w:num w:numId="16">
    <w:abstractNumId w:val="13"/>
  </w:num>
  <w:num w:numId="17">
    <w:abstractNumId w:val="16"/>
  </w:num>
  <w:num w:numId="18">
    <w:abstractNumId w:val="17"/>
  </w:num>
  <w:num w:numId="19">
    <w:abstractNumId w:val="4"/>
  </w:num>
  <w:num w:numId="20">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23"/>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5C8B"/>
    <w:rsid w:val="000266AE"/>
    <w:rsid w:val="00026905"/>
    <w:rsid w:val="000300FE"/>
    <w:rsid w:val="00030F08"/>
    <w:rsid w:val="00030F74"/>
    <w:rsid w:val="000319C1"/>
    <w:rsid w:val="00031EDD"/>
    <w:rsid w:val="00032E45"/>
    <w:rsid w:val="00033796"/>
    <w:rsid w:val="000349B7"/>
    <w:rsid w:val="000349E0"/>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BE0"/>
    <w:rsid w:val="00060D34"/>
    <w:rsid w:val="00060FDB"/>
    <w:rsid w:val="000612C5"/>
    <w:rsid w:val="00062963"/>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1546"/>
    <w:rsid w:val="000820C9"/>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3582"/>
    <w:rsid w:val="00094EF2"/>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B051F"/>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866"/>
    <w:rsid w:val="000C0CA3"/>
    <w:rsid w:val="000C0CEC"/>
    <w:rsid w:val="000C0D3F"/>
    <w:rsid w:val="000C1C35"/>
    <w:rsid w:val="000C22F2"/>
    <w:rsid w:val="000C2391"/>
    <w:rsid w:val="000C2394"/>
    <w:rsid w:val="000C29C0"/>
    <w:rsid w:val="000C2CAD"/>
    <w:rsid w:val="000C2DC9"/>
    <w:rsid w:val="000C3BEC"/>
    <w:rsid w:val="000C40EA"/>
    <w:rsid w:val="000C45FF"/>
    <w:rsid w:val="000C6447"/>
    <w:rsid w:val="000C764F"/>
    <w:rsid w:val="000D037E"/>
    <w:rsid w:val="000D0C91"/>
    <w:rsid w:val="000D0F9A"/>
    <w:rsid w:val="000D11B1"/>
    <w:rsid w:val="000D148D"/>
    <w:rsid w:val="000D1570"/>
    <w:rsid w:val="000D1610"/>
    <w:rsid w:val="000D1842"/>
    <w:rsid w:val="000D1A08"/>
    <w:rsid w:val="000D231C"/>
    <w:rsid w:val="000D2920"/>
    <w:rsid w:val="000D2E6D"/>
    <w:rsid w:val="000D3387"/>
    <w:rsid w:val="000D37FA"/>
    <w:rsid w:val="000D39FA"/>
    <w:rsid w:val="000D41F3"/>
    <w:rsid w:val="000D4324"/>
    <w:rsid w:val="000D4736"/>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6DDE"/>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B51"/>
    <w:rsid w:val="00117957"/>
    <w:rsid w:val="00117C13"/>
    <w:rsid w:val="00120545"/>
    <w:rsid w:val="00121412"/>
    <w:rsid w:val="00123993"/>
    <w:rsid w:val="0012467D"/>
    <w:rsid w:val="00124A01"/>
    <w:rsid w:val="00124D4C"/>
    <w:rsid w:val="00125039"/>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399A"/>
    <w:rsid w:val="001344C1"/>
    <w:rsid w:val="0013521B"/>
    <w:rsid w:val="0013551A"/>
    <w:rsid w:val="00135829"/>
    <w:rsid w:val="001358F4"/>
    <w:rsid w:val="00135911"/>
    <w:rsid w:val="00135E0A"/>
    <w:rsid w:val="0013612A"/>
    <w:rsid w:val="00136359"/>
    <w:rsid w:val="00136AAD"/>
    <w:rsid w:val="00136EED"/>
    <w:rsid w:val="00137280"/>
    <w:rsid w:val="00137288"/>
    <w:rsid w:val="00137480"/>
    <w:rsid w:val="0014082B"/>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577"/>
    <w:rsid w:val="00150616"/>
    <w:rsid w:val="00151516"/>
    <w:rsid w:val="00151805"/>
    <w:rsid w:val="00151D5F"/>
    <w:rsid w:val="001529E0"/>
    <w:rsid w:val="00152BA8"/>
    <w:rsid w:val="00153A6B"/>
    <w:rsid w:val="00153E38"/>
    <w:rsid w:val="001544AB"/>
    <w:rsid w:val="0015452C"/>
    <w:rsid w:val="00154BE2"/>
    <w:rsid w:val="00155732"/>
    <w:rsid w:val="00155E24"/>
    <w:rsid w:val="001560ED"/>
    <w:rsid w:val="001563F1"/>
    <w:rsid w:val="00156E79"/>
    <w:rsid w:val="001572A5"/>
    <w:rsid w:val="0015737A"/>
    <w:rsid w:val="00157847"/>
    <w:rsid w:val="00160786"/>
    <w:rsid w:val="00160A67"/>
    <w:rsid w:val="00161AEB"/>
    <w:rsid w:val="00162262"/>
    <w:rsid w:val="00162BD5"/>
    <w:rsid w:val="001630E4"/>
    <w:rsid w:val="001639BC"/>
    <w:rsid w:val="0016465B"/>
    <w:rsid w:val="001647FA"/>
    <w:rsid w:val="00166868"/>
    <w:rsid w:val="001669CF"/>
    <w:rsid w:val="00167857"/>
    <w:rsid w:val="00167C50"/>
    <w:rsid w:val="00167ECA"/>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E59"/>
    <w:rsid w:val="001907C8"/>
    <w:rsid w:val="00191727"/>
    <w:rsid w:val="00191EBF"/>
    <w:rsid w:val="00191F2D"/>
    <w:rsid w:val="001925E5"/>
    <w:rsid w:val="001934FD"/>
    <w:rsid w:val="0019377B"/>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5517"/>
    <w:rsid w:val="001A600A"/>
    <w:rsid w:val="001A65A6"/>
    <w:rsid w:val="001A6EA1"/>
    <w:rsid w:val="001A7326"/>
    <w:rsid w:val="001A7697"/>
    <w:rsid w:val="001A76CF"/>
    <w:rsid w:val="001B00B2"/>
    <w:rsid w:val="001B023D"/>
    <w:rsid w:val="001B0257"/>
    <w:rsid w:val="001B0989"/>
    <w:rsid w:val="001B0E8D"/>
    <w:rsid w:val="001B1670"/>
    <w:rsid w:val="001B23B3"/>
    <w:rsid w:val="001B2993"/>
    <w:rsid w:val="001B2DDB"/>
    <w:rsid w:val="001B34E4"/>
    <w:rsid w:val="001B3A29"/>
    <w:rsid w:val="001B454C"/>
    <w:rsid w:val="001B4E04"/>
    <w:rsid w:val="001B5332"/>
    <w:rsid w:val="001B5AA8"/>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1DAF"/>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3EA5"/>
    <w:rsid w:val="002562E9"/>
    <w:rsid w:val="00256B8F"/>
    <w:rsid w:val="00257A62"/>
    <w:rsid w:val="002605CB"/>
    <w:rsid w:val="0026075E"/>
    <w:rsid w:val="00260998"/>
    <w:rsid w:val="002612AF"/>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074B"/>
    <w:rsid w:val="00271B61"/>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1DF0"/>
    <w:rsid w:val="002A205B"/>
    <w:rsid w:val="002A3668"/>
    <w:rsid w:val="002A53DF"/>
    <w:rsid w:val="002B03CD"/>
    <w:rsid w:val="002B07BF"/>
    <w:rsid w:val="002B0805"/>
    <w:rsid w:val="002B0FD5"/>
    <w:rsid w:val="002B11A0"/>
    <w:rsid w:val="002B26D2"/>
    <w:rsid w:val="002B2C92"/>
    <w:rsid w:val="002B318B"/>
    <w:rsid w:val="002B3AB3"/>
    <w:rsid w:val="002B3BD3"/>
    <w:rsid w:val="002B3D90"/>
    <w:rsid w:val="002B475D"/>
    <w:rsid w:val="002B4B75"/>
    <w:rsid w:val="002B4FE2"/>
    <w:rsid w:val="002B7C8F"/>
    <w:rsid w:val="002B7FB1"/>
    <w:rsid w:val="002C0364"/>
    <w:rsid w:val="002C0397"/>
    <w:rsid w:val="002C0779"/>
    <w:rsid w:val="002C138C"/>
    <w:rsid w:val="002C203A"/>
    <w:rsid w:val="002C2FCD"/>
    <w:rsid w:val="002C36BB"/>
    <w:rsid w:val="002C3AE4"/>
    <w:rsid w:val="002C4749"/>
    <w:rsid w:val="002C4CB7"/>
    <w:rsid w:val="002C5620"/>
    <w:rsid w:val="002C57BB"/>
    <w:rsid w:val="002C61E0"/>
    <w:rsid w:val="002C6221"/>
    <w:rsid w:val="002C6374"/>
    <w:rsid w:val="002C7B03"/>
    <w:rsid w:val="002D0657"/>
    <w:rsid w:val="002D08DC"/>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E7E3E"/>
    <w:rsid w:val="002F0045"/>
    <w:rsid w:val="002F025B"/>
    <w:rsid w:val="002F0590"/>
    <w:rsid w:val="002F1E03"/>
    <w:rsid w:val="002F2AE0"/>
    <w:rsid w:val="002F2FB7"/>
    <w:rsid w:val="002F3827"/>
    <w:rsid w:val="002F413F"/>
    <w:rsid w:val="002F44AD"/>
    <w:rsid w:val="002F45D3"/>
    <w:rsid w:val="002F5C18"/>
    <w:rsid w:val="002F5FDA"/>
    <w:rsid w:val="002F7D48"/>
    <w:rsid w:val="002F7D9F"/>
    <w:rsid w:val="0030000D"/>
    <w:rsid w:val="003005AC"/>
    <w:rsid w:val="00300A26"/>
    <w:rsid w:val="003011C0"/>
    <w:rsid w:val="0030121F"/>
    <w:rsid w:val="00301890"/>
    <w:rsid w:val="003024DE"/>
    <w:rsid w:val="00302701"/>
    <w:rsid w:val="0030305A"/>
    <w:rsid w:val="00303442"/>
    <w:rsid w:val="003044B9"/>
    <w:rsid w:val="003073BB"/>
    <w:rsid w:val="00307683"/>
    <w:rsid w:val="00307B27"/>
    <w:rsid w:val="00307D3F"/>
    <w:rsid w:val="0031013F"/>
    <w:rsid w:val="0031058E"/>
    <w:rsid w:val="00311941"/>
    <w:rsid w:val="003123EA"/>
    <w:rsid w:val="003125FA"/>
    <w:rsid w:val="00313C4F"/>
    <w:rsid w:val="00314280"/>
    <w:rsid w:val="003158FE"/>
    <w:rsid w:val="00315DD9"/>
    <w:rsid w:val="00316717"/>
    <w:rsid w:val="00317050"/>
    <w:rsid w:val="00320B56"/>
    <w:rsid w:val="00320BED"/>
    <w:rsid w:val="00320F94"/>
    <w:rsid w:val="0032153A"/>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560"/>
    <w:rsid w:val="0033592C"/>
    <w:rsid w:val="00335B9C"/>
    <w:rsid w:val="00336164"/>
    <w:rsid w:val="0034150F"/>
    <w:rsid w:val="0034298C"/>
    <w:rsid w:val="0034305B"/>
    <w:rsid w:val="00343E84"/>
    <w:rsid w:val="003444EB"/>
    <w:rsid w:val="00344778"/>
    <w:rsid w:val="00344F78"/>
    <w:rsid w:val="0034511B"/>
    <w:rsid w:val="00345740"/>
    <w:rsid w:val="00346F28"/>
    <w:rsid w:val="003504EC"/>
    <w:rsid w:val="00350996"/>
    <w:rsid w:val="003509B5"/>
    <w:rsid w:val="00350EF6"/>
    <w:rsid w:val="00351118"/>
    <w:rsid w:val="00351E75"/>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A6B"/>
    <w:rsid w:val="003741D2"/>
    <w:rsid w:val="00374546"/>
    <w:rsid w:val="00374804"/>
    <w:rsid w:val="00374B96"/>
    <w:rsid w:val="00374F06"/>
    <w:rsid w:val="00375BD2"/>
    <w:rsid w:val="003762D5"/>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4C7"/>
    <w:rsid w:val="00383D4B"/>
    <w:rsid w:val="003848D9"/>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A0311"/>
    <w:rsid w:val="003A063F"/>
    <w:rsid w:val="003A0F88"/>
    <w:rsid w:val="003A12CF"/>
    <w:rsid w:val="003A1341"/>
    <w:rsid w:val="003A19E0"/>
    <w:rsid w:val="003A1C4F"/>
    <w:rsid w:val="003A1DD5"/>
    <w:rsid w:val="003A2701"/>
    <w:rsid w:val="003A336B"/>
    <w:rsid w:val="003A41B3"/>
    <w:rsid w:val="003A42BB"/>
    <w:rsid w:val="003A5125"/>
    <w:rsid w:val="003A590E"/>
    <w:rsid w:val="003A5CA5"/>
    <w:rsid w:val="003A6D8E"/>
    <w:rsid w:val="003A7789"/>
    <w:rsid w:val="003A7AF7"/>
    <w:rsid w:val="003A7FFA"/>
    <w:rsid w:val="003B0B4D"/>
    <w:rsid w:val="003B1041"/>
    <w:rsid w:val="003B1785"/>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8A0"/>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366"/>
    <w:rsid w:val="0040689B"/>
    <w:rsid w:val="00406F4B"/>
    <w:rsid w:val="004073B0"/>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889"/>
    <w:rsid w:val="00425C97"/>
    <w:rsid w:val="00426034"/>
    <w:rsid w:val="0042654A"/>
    <w:rsid w:val="00426761"/>
    <w:rsid w:val="00426AA7"/>
    <w:rsid w:val="00427478"/>
    <w:rsid w:val="004275C4"/>
    <w:rsid w:val="004276E3"/>
    <w:rsid w:val="0042795C"/>
    <w:rsid w:val="00427E67"/>
    <w:rsid w:val="00430178"/>
    <w:rsid w:val="00430250"/>
    <w:rsid w:val="004309F8"/>
    <w:rsid w:val="00431843"/>
    <w:rsid w:val="0043198C"/>
    <w:rsid w:val="0043270B"/>
    <w:rsid w:val="00432E20"/>
    <w:rsid w:val="00432F8F"/>
    <w:rsid w:val="0043424B"/>
    <w:rsid w:val="0043480E"/>
    <w:rsid w:val="004352B4"/>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02"/>
    <w:rsid w:val="00450E4C"/>
    <w:rsid w:val="004518D5"/>
    <w:rsid w:val="00451B17"/>
    <w:rsid w:val="00451BEB"/>
    <w:rsid w:val="00451E3C"/>
    <w:rsid w:val="00452891"/>
    <w:rsid w:val="00453DEF"/>
    <w:rsid w:val="004543E4"/>
    <w:rsid w:val="004548E5"/>
    <w:rsid w:val="004549AF"/>
    <w:rsid w:val="00455B39"/>
    <w:rsid w:val="00456114"/>
    <w:rsid w:val="004562F8"/>
    <w:rsid w:val="00456971"/>
    <w:rsid w:val="00456DBF"/>
    <w:rsid w:val="0045742D"/>
    <w:rsid w:val="004574AB"/>
    <w:rsid w:val="0046027A"/>
    <w:rsid w:val="004607CD"/>
    <w:rsid w:val="004608A9"/>
    <w:rsid w:val="00460958"/>
    <w:rsid w:val="0046110A"/>
    <w:rsid w:val="004612C8"/>
    <w:rsid w:val="004616E5"/>
    <w:rsid w:val="0046194F"/>
    <w:rsid w:val="00461B3E"/>
    <w:rsid w:val="00461E80"/>
    <w:rsid w:val="00462420"/>
    <w:rsid w:val="004627B7"/>
    <w:rsid w:val="0046314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4DBC"/>
    <w:rsid w:val="00475260"/>
    <w:rsid w:val="00475596"/>
    <w:rsid w:val="004759AD"/>
    <w:rsid w:val="00476D8B"/>
    <w:rsid w:val="0047703F"/>
    <w:rsid w:val="0047765A"/>
    <w:rsid w:val="0047786D"/>
    <w:rsid w:val="00477FF7"/>
    <w:rsid w:val="00480F17"/>
    <w:rsid w:val="004813F5"/>
    <w:rsid w:val="00481607"/>
    <w:rsid w:val="004818F8"/>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AC2"/>
    <w:rsid w:val="00493D08"/>
    <w:rsid w:val="004943E3"/>
    <w:rsid w:val="004945CB"/>
    <w:rsid w:val="00494C33"/>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223"/>
    <w:rsid w:val="004A5312"/>
    <w:rsid w:val="004A57FC"/>
    <w:rsid w:val="004A5A64"/>
    <w:rsid w:val="004A5E0C"/>
    <w:rsid w:val="004A6F8B"/>
    <w:rsid w:val="004A705C"/>
    <w:rsid w:val="004A70E3"/>
    <w:rsid w:val="004A710E"/>
    <w:rsid w:val="004A71A7"/>
    <w:rsid w:val="004A7390"/>
    <w:rsid w:val="004A7FB0"/>
    <w:rsid w:val="004B0372"/>
    <w:rsid w:val="004B038D"/>
    <w:rsid w:val="004B0FC0"/>
    <w:rsid w:val="004B1313"/>
    <w:rsid w:val="004B1C42"/>
    <w:rsid w:val="004B2B31"/>
    <w:rsid w:val="004B2BD5"/>
    <w:rsid w:val="004B3C3F"/>
    <w:rsid w:val="004B3CE9"/>
    <w:rsid w:val="004B4D0A"/>
    <w:rsid w:val="004B566D"/>
    <w:rsid w:val="004B5C0C"/>
    <w:rsid w:val="004B6301"/>
    <w:rsid w:val="004B71E9"/>
    <w:rsid w:val="004C0346"/>
    <w:rsid w:val="004C0B5B"/>
    <w:rsid w:val="004C0F99"/>
    <w:rsid w:val="004C130D"/>
    <w:rsid w:val="004C1E76"/>
    <w:rsid w:val="004C20B1"/>
    <w:rsid w:val="004C255D"/>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D7316"/>
    <w:rsid w:val="004E0289"/>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358"/>
    <w:rsid w:val="004F2826"/>
    <w:rsid w:val="004F2FC3"/>
    <w:rsid w:val="004F3155"/>
    <w:rsid w:val="004F359A"/>
    <w:rsid w:val="004F3DD1"/>
    <w:rsid w:val="004F3E85"/>
    <w:rsid w:val="004F4241"/>
    <w:rsid w:val="004F438E"/>
    <w:rsid w:val="004F4E30"/>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6E08"/>
    <w:rsid w:val="00507200"/>
    <w:rsid w:val="00507267"/>
    <w:rsid w:val="005072E8"/>
    <w:rsid w:val="00507CAF"/>
    <w:rsid w:val="00510444"/>
    <w:rsid w:val="00510644"/>
    <w:rsid w:val="00510BF8"/>
    <w:rsid w:val="005117A7"/>
    <w:rsid w:val="00511AC6"/>
    <w:rsid w:val="00512747"/>
    <w:rsid w:val="005137D0"/>
    <w:rsid w:val="00513F8F"/>
    <w:rsid w:val="005147E7"/>
    <w:rsid w:val="005149A2"/>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DB2"/>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408FD"/>
    <w:rsid w:val="00540EC8"/>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710F"/>
    <w:rsid w:val="0056719E"/>
    <w:rsid w:val="00567D6E"/>
    <w:rsid w:val="00570859"/>
    <w:rsid w:val="00570C83"/>
    <w:rsid w:val="00572583"/>
    <w:rsid w:val="00572A3E"/>
    <w:rsid w:val="00572B21"/>
    <w:rsid w:val="00573146"/>
    <w:rsid w:val="005735E8"/>
    <w:rsid w:val="0057380A"/>
    <w:rsid w:val="00573B1B"/>
    <w:rsid w:val="00573BC0"/>
    <w:rsid w:val="00573E29"/>
    <w:rsid w:val="00573F24"/>
    <w:rsid w:val="00575248"/>
    <w:rsid w:val="00575716"/>
    <w:rsid w:val="005758CE"/>
    <w:rsid w:val="00575E94"/>
    <w:rsid w:val="005770BC"/>
    <w:rsid w:val="00577BE7"/>
    <w:rsid w:val="00580760"/>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4F50"/>
    <w:rsid w:val="00595652"/>
    <w:rsid w:val="00595B80"/>
    <w:rsid w:val="00596788"/>
    <w:rsid w:val="005968C4"/>
    <w:rsid w:val="00596A82"/>
    <w:rsid w:val="00596D85"/>
    <w:rsid w:val="00597605"/>
    <w:rsid w:val="005A05C6"/>
    <w:rsid w:val="005A0753"/>
    <w:rsid w:val="005A0789"/>
    <w:rsid w:val="005A167B"/>
    <w:rsid w:val="005A2229"/>
    <w:rsid w:val="005A2832"/>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5251"/>
    <w:rsid w:val="005B54FE"/>
    <w:rsid w:val="005B5A5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AD"/>
    <w:rsid w:val="005D02FA"/>
    <w:rsid w:val="005D0790"/>
    <w:rsid w:val="005D0E4D"/>
    <w:rsid w:val="005D2043"/>
    <w:rsid w:val="005D20FC"/>
    <w:rsid w:val="005D2464"/>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5220"/>
    <w:rsid w:val="005E7342"/>
    <w:rsid w:val="005E7698"/>
    <w:rsid w:val="005E77D7"/>
    <w:rsid w:val="005E7CAF"/>
    <w:rsid w:val="005F0931"/>
    <w:rsid w:val="005F0C46"/>
    <w:rsid w:val="005F1FE4"/>
    <w:rsid w:val="005F2AF8"/>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317C"/>
    <w:rsid w:val="00623A7F"/>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4767"/>
    <w:rsid w:val="00634B95"/>
    <w:rsid w:val="00635175"/>
    <w:rsid w:val="006352B0"/>
    <w:rsid w:val="00635CC3"/>
    <w:rsid w:val="00636041"/>
    <w:rsid w:val="00636094"/>
    <w:rsid w:val="006365A1"/>
    <w:rsid w:val="006373C7"/>
    <w:rsid w:val="00637E00"/>
    <w:rsid w:val="00640222"/>
    <w:rsid w:val="00640C06"/>
    <w:rsid w:val="00640E17"/>
    <w:rsid w:val="00641061"/>
    <w:rsid w:val="006412CA"/>
    <w:rsid w:val="00641E4B"/>
    <w:rsid w:val="006427D6"/>
    <w:rsid w:val="006428E2"/>
    <w:rsid w:val="00642D10"/>
    <w:rsid w:val="006430B5"/>
    <w:rsid w:val="00644200"/>
    <w:rsid w:val="0064640A"/>
    <w:rsid w:val="006464A6"/>
    <w:rsid w:val="00647D2D"/>
    <w:rsid w:val="00650854"/>
    <w:rsid w:val="00650A04"/>
    <w:rsid w:val="00650CAB"/>
    <w:rsid w:val="006510F4"/>
    <w:rsid w:val="006514E4"/>
    <w:rsid w:val="00651AD3"/>
    <w:rsid w:val="00651FA0"/>
    <w:rsid w:val="006526F3"/>
    <w:rsid w:val="0065293D"/>
    <w:rsid w:val="006536FE"/>
    <w:rsid w:val="00653C67"/>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480F"/>
    <w:rsid w:val="00665229"/>
    <w:rsid w:val="006654E8"/>
    <w:rsid w:val="00665598"/>
    <w:rsid w:val="0066566C"/>
    <w:rsid w:val="0066568F"/>
    <w:rsid w:val="00665C15"/>
    <w:rsid w:val="00665CCE"/>
    <w:rsid w:val="00665F1A"/>
    <w:rsid w:val="00666471"/>
    <w:rsid w:val="00666653"/>
    <w:rsid w:val="006673D8"/>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E3A"/>
    <w:rsid w:val="00697076"/>
    <w:rsid w:val="006979CD"/>
    <w:rsid w:val="00697FE2"/>
    <w:rsid w:val="006A0B49"/>
    <w:rsid w:val="006A1313"/>
    <w:rsid w:val="006A13F9"/>
    <w:rsid w:val="006A1C6F"/>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DD"/>
    <w:rsid w:val="006C10C0"/>
    <w:rsid w:val="006C369C"/>
    <w:rsid w:val="006C36E8"/>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9"/>
    <w:rsid w:val="006F0B08"/>
    <w:rsid w:val="006F0C12"/>
    <w:rsid w:val="006F0EB1"/>
    <w:rsid w:val="006F1636"/>
    <w:rsid w:val="006F16B4"/>
    <w:rsid w:val="006F16EB"/>
    <w:rsid w:val="006F2CCB"/>
    <w:rsid w:val="006F2E9D"/>
    <w:rsid w:val="006F314D"/>
    <w:rsid w:val="006F57A2"/>
    <w:rsid w:val="006F59D4"/>
    <w:rsid w:val="006F5CDF"/>
    <w:rsid w:val="006F61B8"/>
    <w:rsid w:val="006F6BE1"/>
    <w:rsid w:val="006F738F"/>
    <w:rsid w:val="006F7E42"/>
    <w:rsid w:val="0070023A"/>
    <w:rsid w:val="00700EC2"/>
    <w:rsid w:val="00700F47"/>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1029D"/>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6B6"/>
    <w:rsid w:val="00721E1D"/>
    <w:rsid w:val="00722752"/>
    <w:rsid w:val="00722CD9"/>
    <w:rsid w:val="00723B7C"/>
    <w:rsid w:val="00723E10"/>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79B"/>
    <w:rsid w:val="00741B54"/>
    <w:rsid w:val="007420C9"/>
    <w:rsid w:val="00743B7C"/>
    <w:rsid w:val="00744055"/>
    <w:rsid w:val="00744F4E"/>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9E9"/>
    <w:rsid w:val="00752E1F"/>
    <w:rsid w:val="00752FE7"/>
    <w:rsid w:val="00753440"/>
    <w:rsid w:val="00753819"/>
    <w:rsid w:val="00753DAC"/>
    <w:rsid w:val="00753DDF"/>
    <w:rsid w:val="00754E83"/>
    <w:rsid w:val="00754FB6"/>
    <w:rsid w:val="00755151"/>
    <w:rsid w:val="00755B06"/>
    <w:rsid w:val="0075603B"/>
    <w:rsid w:val="00756C09"/>
    <w:rsid w:val="007570E6"/>
    <w:rsid w:val="00757A61"/>
    <w:rsid w:val="00757C96"/>
    <w:rsid w:val="007600A8"/>
    <w:rsid w:val="00760D79"/>
    <w:rsid w:val="0076121D"/>
    <w:rsid w:val="007619FB"/>
    <w:rsid w:val="00761C91"/>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C1A"/>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3563"/>
    <w:rsid w:val="007A4C0C"/>
    <w:rsid w:val="007A5493"/>
    <w:rsid w:val="007A5A5A"/>
    <w:rsid w:val="007A5BC2"/>
    <w:rsid w:val="007A618D"/>
    <w:rsid w:val="007A765B"/>
    <w:rsid w:val="007A7AF0"/>
    <w:rsid w:val="007B0253"/>
    <w:rsid w:val="007B0E3D"/>
    <w:rsid w:val="007B1061"/>
    <w:rsid w:val="007B1306"/>
    <w:rsid w:val="007B1B64"/>
    <w:rsid w:val="007B2638"/>
    <w:rsid w:val="007B2D8B"/>
    <w:rsid w:val="007B3458"/>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CB3"/>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22D"/>
    <w:rsid w:val="007F3BCA"/>
    <w:rsid w:val="007F3FB0"/>
    <w:rsid w:val="007F4981"/>
    <w:rsid w:val="007F49CD"/>
    <w:rsid w:val="007F4E99"/>
    <w:rsid w:val="007F513A"/>
    <w:rsid w:val="007F5D4A"/>
    <w:rsid w:val="007F6562"/>
    <w:rsid w:val="007F65F2"/>
    <w:rsid w:val="007F757D"/>
    <w:rsid w:val="007F7864"/>
    <w:rsid w:val="00800184"/>
    <w:rsid w:val="00800832"/>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7025"/>
    <w:rsid w:val="008202C9"/>
    <w:rsid w:val="00820759"/>
    <w:rsid w:val="0082081A"/>
    <w:rsid w:val="00820B06"/>
    <w:rsid w:val="00820E25"/>
    <w:rsid w:val="00821167"/>
    <w:rsid w:val="00821737"/>
    <w:rsid w:val="00821B0B"/>
    <w:rsid w:val="00821D40"/>
    <w:rsid w:val="008237B2"/>
    <w:rsid w:val="0082614A"/>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2CF"/>
    <w:rsid w:val="00841875"/>
    <w:rsid w:val="00841D09"/>
    <w:rsid w:val="00841E9F"/>
    <w:rsid w:val="00842061"/>
    <w:rsid w:val="00843971"/>
    <w:rsid w:val="00843AFD"/>
    <w:rsid w:val="00843B71"/>
    <w:rsid w:val="00843BDF"/>
    <w:rsid w:val="00844468"/>
    <w:rsid w:val="008444F8"/>
    <w:rsid w:val="00845014"/>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69DF"/>
    <w:rsid w:val="00856B6B"/>
    <w:rsid w:val="00856E4A"/>
    <w:rsid w:val="00856EE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4E7"/>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22DF"/>
    <w:rsid w:val="0089290E"/>
    <w:rsid w:val="00892C2E"/>
    <w:rsid w:val="0089357C"/>
    <w:rsid w:val="00893773"/>
    <w:rsid w:val="008949CC"/>
    <w:rsid w:val="0089549F"/>
    <w:rsid w:val="008954B3"/>
    <w:rsid w:val="008958EF"/>
    <w:rsid w:val="008959F1"/>
    <w:rsid w:val="00895EAA"/>
    <w:rsid w:val="00895F27"/>
    <w:rsid w:val="008970B5"/>
    <w:rsid w:val="008971D9"/>
    <w:rsid w:val="008A0473"/>
    <w:rsid w:val="008A16AE"/>
    <w:rsid w:val="008A24BD"/>
    <w:rsid w:val="008A2593"/>
    <w:rsid w:val="008A2B4D"/>
    <w:rsid w:val="008A36ED"/>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7C0"/>
    <w:rsid w:val="008B0872"/>
    <w:rsid w:val="008B0DCC"/>
    <w:rsid w:val="008B1651"/>
    <w:rsid w:val="008B180A"/>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CC"/>
    <w:rsid w:val="008C7C3C"/>
    <w:rsid w:val="008C7F77"/>
    <w:rsid w:val="008D095D"/>
    <w:rsid w:val="008D13DC"/>
    <w:rsid w:val="008D1980"/>
    <w:rsid w:val="008D1E23"/>
    <w:rsid w:val="008D1FA6"/>
    <w:rsid w:val="008D2461"/>
    <w:rsid w:val="008D2C0B"/>
    <w:rsid w:val="008D34B7"/>
    <w:rsid w:val="008D39AB"/>
    <w:rsid w:val="008D4025"/>
    <w:rsid w:val="008D479A"/>
    <w:rsid w:val="008D4EA1"/>
    <w:rsid w:val="008D538D"/>
    <w:rsid w:val="008D5E0F"/>
    <w:rsid w:val="008D5FCD"/>
    <w:rsid w:val="008D6288"/>
    <w:rsid w:val="008D6C6B"/>
    <w:rsid w:val="008D6F90"/>
    <w:rsid w:val="008D74DC"/>
    <w:rsid w:val="008D7615"/>
    <w:rsid w:val="008D76A0"/>
    <w:rsid w:val="008D7A36"/>
    <w:rsid w:val="008E0E8C"/>
    <w:rsid w:val="008E16C5"/>
    <w:rsid w:val="008E2051"/>
    <w:rsid w:val="008E2525"/>
    <w:rsid w:val="008E356A"/>
    <w:rsid w:val="008E3BCB"/>
    <w:rsid w:val="008E3BEB"/>
    <w:rsid w:val="008E3D50"/>
    <w:rsid w:val="008E412D"/>
    <w:rsid w:val="008E4145"/>
    <w:rsid w:val="008E451A"/>
    <w:rsid w:val="008E455C"/>
    <w:rsid w:val="008E4C61"/>
    <w:rsid w:val="008E4E8B"/>
    <w:rsid w:val="008E5867"/>
    <w:rsid w:val="008E5D5A"/>
    <w:rsid w:val="008E6240"/>
    <w:rsid w:val="008E6D2D"/>
    <w:rsid w:val="008E6E01"/>
    <w:rsid w:val="008E76F3"/>
    <w:rsid w:val="008E7A59"/>
    <w:rsid w:val="008E7FDA"/>
    <w:rsid w:val="008F01AB"/>
    <w:rsid w:val="008F23C7"/>
    <w:rsid w:val="008F2A4E"/>
    <w:rsid w:val="008F3DC9"/>
    <w:rsid w:val="008F4107"/>
    <w:rsid w:val="008F4807"/>
    <w:rsid w:val="008F4BFE"/>
    <w:rsid w:val="008F4F27"/>
    <w:rsid w:val="008F56B5"/>
    <w:rsid w:val="008F595E"/>
    <w:rsid w:val="008F7697"/>
    <w:rsid w:val="008F7AEE"/>
    <w:rsid w:val="00900BAA"/>
    <w:rsid w:val="00901845"/>
    <w:rsid w:val="00901AAA"/>
    <w:rsid w:val="0090242C"/>
    <w:rsid w:val="00902740"/>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4A5"/>
    <w:rsid w:val="00911E1A"/>
    <w:rsid w:val="009123B9"/>
    <w:rsid w:val="00912DDD"/>
    <w:rsid w:val="00913F4C"/>
    <w:rsid w:val="0091404B"/>
    <w:rsid w:val="0091423A"/>
    <w:rsid w:val="00914307"/>
    <w:rsid w:val="00914370"/>
    <w:rsid w:val="00914CA0"/>
    <w:rsid w:val="00914DE2"/>
    <w:rsid w:val="0091537E"/>
    <w:rsid w:val="00915DE0"/>
    <w:rsid w:val="009167FB"/>
    <w:rsid w:val="00916CCF"/>
    <w:rsid w:val="00920236"/>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AA2"/>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3ED"/>
    <w:rsid w:val="009479EA"/>
    <w:rsid w:val="00947C1A"/>
    <w:rsid w:val="0095014D"/>
    <w:rsid w:val="00950267"/>
    <w:rsid w:val="009515E0"/>
    <w:rsid w:val="00951995"/>
    <w:rsid w:val="00951B63"/>
    <w:rsid w:val="00951C7E"/>
    <w:rsid w:val="00951CF6"/>
    <w:rsid w:val="00951FFF"/>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1EF"/>
    <w:rsid w:val="009612F1"/>
    <w:rsid w:val="00961B8B"/>
    <w:rsid w:val="00961BF6"/>
    <w:rsid w:val="00961D3F"/>
    <w:rsid w:val="00962AA0"/>
    <w:rsid w:val="00962CB3"/>
    <w:rsid w:val="00963164"/>
    <w:rsid w:val="00963275"/>
    <w:rsid w:val="0096347D"/>
    <w:rsid w:val="00963CD6"/>
    <w:rsid w:val="009646FA"/>
    <w:rsid w:val="009654F0"/>
    <w:rsid w:val="009667FB"/>
    <w:rsid w:val="00966C9A"/>
    <w:rsid w:val="00967B12"/>
    <w:rsid w:val="00970E72"/>
    <w:rsid w:val="00970F7A"/>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8E"/>
    <w:rsid w:val="009769BA"/>
    <w:rsid w:val="00976E39"/>
    <w:rsid w:val="009773CE"/>
    <w:rsid w:val="0097780F"/>
    <w:rsid w:val="009778AB"/>
    <w:rsid w:val="00981CB6"/>
    <w:rsid w:val="00982AB4"/>
    <w:rsid w:val="00983061"/>
    <w:rsid w:val="0098312F"/>
    <w:rsid w:val="00983223"/>
    <w:rsid w:val="00984206"/>
    <w:rsid w:val="0098511E"/>
    <w:rsid w:val="00985135"/>
    <w:rsid w:val="0098541D"/>
    <w:rsid w:val="00985C9A"/>
    <w:rsid w:val="009866CE"/>
    <w:rsid w:val="009879B5"/>
    <w:rsid w:val="00990010"/>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114C"/>
    <w:rsid w:val="009B2465"/>
    <w:rsid w:val="009B285A"/>
    <w:rsid w:val="009B300F"/>
    <w:rsid w:val="009B3745"/>
    <w:rsid w:val="009B46E0"/>
    <w:rsid w:val="009B521B"/>
    <w:rsid w:val="009B5DD5"/>
    <w:rsid w:val="009B6970"/>
    <w:rsid w:val="009B74E2"/>
    <w:rsid w:val="009C00EF"/>
    <w:rsid w:val="009C064F"/>
    <w:rsid w:val="009C0EDB"/>
    <w:rsid w:val="009C1566"/>
    <w:rsid w:val="009C245B"/>
    <w:rsid w:val="009C281C"/>
    <w:rsid w:val="009C3440"/>
    <w:rsid w:val="009C4E6E"/>
    <w:rsid w:val="009C520B"/>
    <w:rsid w:val="009C5874"/>
    <w:rsid w:val="009C6768"/>
    <w:rsid w:val="009C6894"/>
    <w:rsid w:val="009C68C6"/>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546"/>
    <w:rsid w:val="009E1726"/>
    <w:rsid w:val="009E1F70"/>
    <w:rsid w:val="009E2F97"/>
    <w:rsid w:val="009E3790"/>
    <w:rsid w:val="009E3809"/>
    <w:rsid w:val="009E3B5F"/>
    <w:rsid w:val="009E3C3E"/>
    <w:rsid w:val="009E457F"/>
    <w:rsid w:val="009E4811"/>
    <w:rsid w:val="009E5133"/>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AAA"/>
    <w:rsid w:val="00A21FEA"/>
    <w:rsid w:val="00A224A1"/>
    <w:rsid w:val="00A23979"/>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8E"/>
    <w:rsid w:val="00A4570E"/>
    <w:rsid w:val="00A4648A"/>
    <w:rsid w:val="00A46B10"/>
    <w:rsid w:val="00A46F1F"/>
    <w:rsid w:val="00A46FAD"/>
    <w:rsid w:val="00A472DB"/>
    <w:rsid w:val="00A479F7"/>
    <w:rsid w:val="00A47B7B"/>
    <w:rsid w:val="00A5044D"/>
    <w:rsid w:val="00A50B00"/>
    <w:rsid w:val="00A50E51"/>
    <w:rsid w:val="00A514EB"/>
    <w:rsid w:val="00A518FF"/>
    <w:rsid w:val="00A521E0"/>
    <w:rsid w:val="00A52BE9"/>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2F10"/>
    <w:rsid w:val="00A83213"/>
    <w:rsid w:val="00A83430"/>
    <w:rsid w:val="00A8389D"/>
    <w:rsid w:val="00A83BF1"/>
    <w:rsid w:val="00A84298"/>
    <w:rsid w:val="00A842D6"/>
    <w:rsid w:val="00A844C6"/>
    <w:rsid w:val="00A8523D"/>
    <w:rsid w:val="00A853A6"/>
    <w:rsid w:val="00A87C9E"/>
    <w:rsid w:val="00A905F1"/>
    <w:rsid w:val="00A90E27"/>
    <w:rsid w:val="00A90F65"/>
    <w:rsid w:val="00A911C3"/>
    <w:rsid w:val="00A91218"/>
    <w:rsid w:val="00A913B4"/>
    <w:rsid w:val="00A92A8E"/>
    <w:rsid w:val="00A92BA5"/>
    <w:rsid w:val="00A934FE"/>
    <w:rsid w:val="00A94B41"/>
    <w:rsid w:val="00A95933"/>
    <w:rsid w:val="00A959DF"/>
    <w:rsid w:val="00A95A89"/>
    <w:rsid w:val="00A96D7E"/>
    <w:rsid w:val="00A97060"/>
    <w:rsid w:val="00A9777F"/>
    <w:rsid w:val="00A97B8C"/>
    <w:rsid w:val="00A97BCD"/>
    <w:rsid w:val="00A97EB5"/>
    <w:rsid w:val="00AA0C88"/>
    <w:rsid w:val="00AA158B"/>
    <w:rsid w:val="00AA1D12"/>
    <w:rsid w:val="00AA216B"/>
    <w:rsid w:val="00AA2CD8"/>
    <w:rsid w:val="00AA30A2"/>
    <w:rsid w:val="00AA35D2"/>
    <w:rsid w:val="00AA37AC"/>
    <w:rsid w:val="00AA398E"/>
    <w:rsid w:val="00AA3CB1"/>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67D"/>
    <w:rsid w:val="00AC3727"/>
    <w:rsid w:val="00AC384D"/>
    <w:rsid w:val="00AC4379"/>
    <w:rsid w:val="00AC4D53"/>
    <w:rsid w:val="00AC4E7D"/>
    <w:rsid w:val="00AC55D6"/>
    <w:rsid w:val="00AC6071"/>
    <w:rsid w:val="00AC62C7"/>
    <w:rsid w:val="00AC63F4"/>
    <w:rsid w:val="00AC7483"/>
    <w:rsid w:val="00AC755E"/>
    <w:rsid w:val="00AC7BC4"/>
    <w:rsid w:val="00AC7E9D"/>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196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3F9D"/>
    <w:rsid w:val="00AF4542"/>
    <w:rsid w:val="00AF457C"/>
    <w:rsid w:val="00AF461C"/>
    <w:rsid w:val="00AF5363"/>
    <w:rsid w:val="00AF5494"/>
    <w:rsid w:val="00AF5BCD"/>
    <w:rsid w:val="00AF5CB8"/>
    <w:rsid w:val="00AF5F78"/>
    <w:rsid w:val="00AF66F1"/>
    <w:rsid w:val="00AF6D35"/>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939"/>
    <w:rsid w:val="00B14DDF"/>
    <w:rsid w:val="00B14E6C"/>
    <w:rsid w:val="00B14F21"/>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3AF3"/>
    <w:rsid w:val="00B23C80"/>
    <w:rsid w:val="00B24165"/>
    <w:rsid w:val="00B2484E"/>
    <w:rsid w:val="00B24C37"/>
    <w:rsid w:val="00B24F49"/>
    <w:rsid w:val="00B25064"/>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577D"/>
    <w:rsid w:val="00B46FB7"/>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4FBD"/>
    <w:rsid w:val="00B65956"/>
    <w:rsid w:val="00B65E54"/>
    <w:rsid w:val="00B660A0"/>
    <w:rsid w:val="00B662A0"/>
    <w:rsid w:val="00B67D22"/>
    <w:rsid w:val="00B70068"/>
    <w:rsid w:val="00B701B4"/>
    <w:rsid w:val="00B70288"/>
    <w:rsid w:val="00B7049B"/>
    <w:rsid w:val="00B70EDB"/>
    <w:rsid w:val="00B71A5D"/>
    <w:rsid w:val="00B71F17"/>
    <w:rsid w:val="00B72444"/>
    <w:rsid w:val="00B7260F"/>
    <w:rsid w:val="00B737C7"/>
    <w:rsid w:val="00B74A0D"/>
    <w:rsid w:val="00B74FBD"/>
    <w:rsid w:val="00B75180"/>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6D0"/>
    <w:rsid w:val="00B9086A"/>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FEA"/>
    <w:rsid w:val="00BB724B"/>
    <w:rsid w:val="00BB72E6"/>
    <w:rsid w:val="00BB77DC"/>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1D54"/>
    <w:rsid w:val="00BD233E"/>
    <w:rsid w:val="00BD2A08"/>
    <w:rsid w:val="00BD2A23"/>
    <w:rsid w:val="00BD2FB1"/>
    <w:rsid w:val="00BD3636"/>
    <w:rsid w:val="00BD386B"/>
    <w:rsid w:val="00BD3C69"/>
    <w:rsid w:val="00BD3D7A"/>
    <w:rsid w:val="00BD471D"/>
    <w:rsid w:val="00BD567C"/>
    <w:rsid w:val="00BD5A65"/>
    <w:rsid w:val="00BD689C"/>
    <w:rsid w:val="00BD68BE"/>
    <w:rsid w:val="00BD7F9E"/>
    <w:rsid w:val="00BE09DC"/>
    <w:rsid w:val="00BE0D74"/>
    <w:rsid w:val="00BE1378"/>
    <w:rsid w:val="00BE1A06"/>
    <w:rsid w:val="00BE20F7"/>
    <w:rsid w:val="00BE2BB7"/>
    <w:rsid w:val="00BE3FE8"/>
    <w:rsid w:val="00BE40F3"/>
    <w:rsid w:val="00BE65B3"/>
    <w:rsid w:val="00BE69FE"/>
    <w:rsid w:val="00BE742D"/>
    <w:rsid w:val="00BE779A"/>
    <w:rsid w:val="00BF0ACA"/>
    <w:rsid w:val="00BF0FD5"/>
    <w:rsid w:val="00BF10D2"/>
    <w:rsid w:val="00BF116C"/>
    <w:rsid w:val="00BF120B"/>
    <w:rsid w:val="00BF19D1"/>
    <w:rsid w:val="00BF22EE"/>
    <w:rsid w:val="00BF2AF0"/>
    <w:rsid w:val="00BF31CB"/>
    <w:rsid w:val="00BF4B69"/>
    <w:rsid w:val="00BF51F0"/>
    <w:rsid w:val="00BF60E3"/>
    <w:rsid w:val="00BF67D2"/>
    <w:rsid w:val="00BF6ECD"/>
    <w:rsid w:val="00BF70A1"/>
    <w:rsid w:val="00BF752F"/>
    <w:rsid w:val="00BF7D43"/>
    <w:rsid w:val="00C00B95"/>
    <w:rsid w:val="00C00D06"/>
    <w:rsid w:val="00C00D60"/>
    <w:rsid w:val="00C013A3"/>
    <w:rsid w:val="00C01B4D"/>
    <w:rsid w:val="00C02C93"/>
    <w:rsid w:val="00C0409F"/>
    <w:rsid w:val="00C045D1"/>
    <w:rsid w:val="00C04D46"/>
    <w:rsid w:val="00C050A5"/>
    <w:rsid w:val="00C052F4"/>
    <w:rsid w:val="00C0546C"/>
    <w:rsid w:val="00C055A0"/>
    <w:rsid w:val="00C05678"/>
    <w:rsid w:val="00C057E0"/>
    <w:rsid w:val="00C0599D"/>
    <w:rsid w:val="00C05C20"/>
    <w:rsid w:val="00C05DB8"/>
    <w:rsid w:val="00C06066"/>
    <w:rsid w:val="00C067A4"/>
    <w:rsid w:val="00C06EA9"/>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88F"/>
    <w:rsid w:val="00C219B3"/>
    <w:rsid w:val="00C22495"/>
    <w:rsid w:val="00C232DD"/>
    <w:rsid w:val="00C24018"/>
    <w:rsid w:val="00C2423A"/>
    <w:rsid w:val="00C2448C"/>
    <w:rsid w:val="00C24DDC"/>
    <w:rsid w:val="00C24EE5"/>
    <w:rsid w:val="00C259E3"/>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5BE3"/>
    <w:rsid w:val="00C36064"/>
    <w:rsid w:val="00C36BFA"/>
    <w:rsid w:val="00C37050"/>
    <w:rsid w:val="00C37D75"/>
    <w:rsid w:val="00C4018E"/>
    <w:rsid w:val="00C40FA9"/>
    <w:rsid w:val="00C41332"/>
    <w:rsid w:val="00C419A3"/>
    <w:rsid w:val="00C41B56"/>
    <w:rsid w:val="00C41D2B"/>
    <w:rsid w:val="00C42A8C"/>
    <w:rsid w:val="00C444D9"/>
    <w:rsid w:val="00C44500"/>
    <w:rsid w:val="00C447FB"/>
    <w:rsid w:val="00C45B4A"/>
    <w:rsid w:val="00C460CA"/>
    <w:rsid w:val="00C46896"/>
    <w:rsid w:val="00C479D8"/>
    <w:rsid w:val="00C47AE8"/>
    <w:rsid w:val="00C50066"/>
    <w:rsid w:val="00C5017F"/>
    <w:rsid w:val="00C51B51"/>
    <w:rsid w:val="00C51F1A"/>
    <w:rsid w:val="00C522F8"/>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551"/>
    <w:rsid w:val="00C679BA"/>
    <w:rsid w:val="00C70551"/>
    <w:rsid w:val="00C7094D"/>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6E"/>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A7769"/>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757"/>
    <w:rsid w:val="00CE078A"/>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8A2"/>
    <w:rsid w:val="00D03FC3"/>
    <w:rsid w:val="00D04FC8"/>
    <w:rsid w:val="00D05BC3"/>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20083"/>
    <w:rsid w:val="00D20E2C"/>
    <w:rsid w:val="00D217CE"/>
    <w:rsid w:val="00D21CD0"/>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284"/>
    <w:rsid w:val="00D422E4"/>
    <w:rsid w:val="00D423C9"/>
    <w:rsid w:val="00D429B7"/>
    <w:rsid w:val="00D4357E"/>
    <w:rsid w:val="00D44A5C"/>
    <w:rsid w:val="00D44B18"/>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635"/>
    <w:rsid w:val="00D74977"/>
    <w:rsid w:val="00D75843"/>
    <w:rsid w:val="00D75999"/>
    <w:rsid w:val="00D76E83"/>
    <w:rsid w:val="00D8036A"/>
    <w:rsid w:val="00D81307"/>
    <w:rsid w:val="00D820F3"/>
    <w:rsid w:val="00D822CA"/>
    <w:rsid w:val="00D84268"/>
    <w:rsid w:val="00D84515"/>
    <w:rsid w:val="00D84824"/>
    <w:rsid w:val="00D84F73"/>
    <w:rsid w:val="00D8666C"/>
    <w:rsid w:val="00D86B3B"/>
    <w:rsid w:val="00D876BB"/>
    <w:rsid w:val="00D8778A"/>
    <w:rsid w:val="00D87E21"/>
    <w:rsid w:val="00D87E48"/>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8A5"/>
    <w:rsid w:val="00D96AF8"/>
    <w:rsid w:val="00DA019E"/>
    <w:rsid w:val="00DA0590"/>
    <w:rsid w:val="00DA0F8E"/>
    <w:rsid w:val="00DA0FC0"/>
    <w:rsid w:val="00DA1176"/>
    <w:rsid w:val="00DA12A3"/>
    <w:rsid w:val="00DA1985"/>
    <w:rsid w:val="00DA1B85"/>
    <w:rsid w:val="00DA1D80"/>
    <w:rsid w:val="00DA1E0F"/>
    <w:rsid w:val="00DA2046"/>
    <w:rsid w:val="00DA2BCC"/>
    <w:rsid w:val="00DA30FB"/>
    <w:rsid w:val="00DA3F00"/>
    <w:rsid w:val="00DA631B"/>
    <w:rsid w:val="00DA6B8E"/>
    <w:rsid w:val="00DA7074"/>
    <w:rsid w:val="00DA727D"/>
    <w:rsid w:val="00DA773F"/>
    <w:rsid w:val="00DA7BC7"/>
    <w:rsid w:val="00DB0564"/>
    <w:rsid w:val="00DB1382"/>
    <w:rsid w:val="00DB1539"/>
    <w:rsid w:val="00DB2014"/>
    <w:rsid w:val="00DB21E6"/>
    <w:rsid w:val="00DB220E"/>
    <w:rsid w:val="00DB2369"/>
    <w:rsid w:val="00DB2559"/>
    <w:rsid w:val="00DB272C"/>
    <w:rsid w:val="00DB35C7"/>
    <w:rsid w:val="00DB39DE"/>
    <w:rsid w:val="00DB405C"/>
    <w:rsid w:val="00DB4322"/>
    <w:rsid w:val="00DB4699"/>
    <w:rsid w:val="00DB4CA0"/>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4B4"/>
    <w:rsid w:val="00DC5A5E"/>
    <w:rsid w:val="00DC5C23"/>
    <w:rsid w:val="00DC60E1"/>
    <w:rsid w:val="00DC6A94"/>
    <w:rsid w:val="00DC76BA"/>
    <w:rsid w:val="00DD132F"/>
    <w:rsid w:val="00DD1521"/>
    <w:rsid w:val="00DD1C2F"/>
    <w:rsid w:val="00DD1ED7"/>
    <w:rsid w:val="00DD242B"/>
    <w:rsid w:val="00DD278D"/>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E7524"/>
    <w:rsid w:val="00DF02EC"/>
    <w:rsid w:val="00DF098C"/>
    <w:rsid w:val="00DF1249"/>
    <w:rsid w:val="00DF24B9"/>
    <w:rsid w:val="00DF2DA0"/>
    <w:rsid w:val="00DF32AF"/>
    <w:rsid w:val="00DF3E4D"/>
    <w:rsid w:val="00DF42F3"/>
    <w:rsid w:val="00DF46CF"/>
    <w:rsid w:val="00DF4D70"/>
    <w:rsid w:val="00DF4F19"/>
    <w:rsid w:val="00DF5270"/>
    <w:rsid w:val="00DF5374"/>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22"/>
    <w:rsid w:val="00E222AC"/>
    <w:rsid w:val="00E224C9"/>
    <w:rsid w:val="00E229F7"/>
    <w:rsid w:val="00E22A2D"/>
    <w:rsid w:val="00E22EE3"/>
    <w:rsid w:val="00E23416"/>
    <w:rsid w:val="00E2391F"/>
    <w:rsid w:val="00E242E6"/>
    <w:rsid w:val="00E24E3D"/>
    <w:rsid w:val="00E250DB"/>
    <w:rsid w:val="00E2596F"/>
    <w:rsid w:val="00E263E4"/>
    <w:rsid w:val="00E26A77"/>
    <w:rsid w:val="00E271F0"/>
    <w:rsid w:val="00E30155"/>
    <w:rsid w:val="00E304DE"/>
    <w:rsid w:val="00E3069F"/>
    <w:rsid w:val="00E306A2"/>
    <w:rsid w:val="00E307C5"/>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471"/>
    <w:rsid w:val="00E52F76"/>
    <w:rsid w:val="00E53FAB"/>
    <w:rsid w:val="00E5413F"/>
    <w:rsid w:val="00E541D0"/>
    <w:rsid w:val="00E543CA"/>
    <w:rsid w:val="00E54EC5"/>
    <w:rsid w:val="00E55335"/>
    <w:rsid w:val="00E55D2A"/>
    <w:rsid w:val="00E57FA4"/>
    <w:rsid w:val="00E60ADA"/>
    <w:rsid w:val="00E61C29"/>
    <w:rsid w:val="00E624D8"/>
    <w:rsid w:val="00E63DB3"/>
    <w:rsid w:val="00E63F2E"/>
    <w:rsid w:val="00E645DC"/>
    <w:rsid w:val="00E649A5"/>
    <w:rsid w:val="00E6523D"/>
    <w:rsid w:val="00E65967"/>
    <w:rsid w:val="00E65EF0"/>
    <w:rsid w:val="00E668E2"/>
    <w:rsid w:val="00E6767F"/>
    <w:rsid w:val="00E67F22"/>
    <w:rsid w:val="00E7048B"/>
    <w:rsid w:val="00E705E5"/>
    <w:rsid w:val="00E70B0C"/>
    <w:rsid w:val="00E713AC"/>
    <w:rsid w:val="00E71EFF"/>
    <w:rsid w:val="00E72246"/>
    <w:rsid w:val="00E722AC"/>
    <w:rsid w:val="00E723D3"/>
    <w:rsid w:val="00E725B6"/>
    <w:rsid w:val="00E7370D"/>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BD8"/>
    <w:rsid w:val="00E92F0A"/>
    <w:rsid w:val="00E93A7A"/>
    <w:rsid w:val="00E93B3D"/>
    <w:rsid w:val="00E94307"/>
    <w:rsid w:val="00E94762"/>
    <w:rsid w:val="00E94C76"/>
    <w:rsid w:val="00E9572A"/>
    <w:rsid w:val="00E958C1"/>
    <w:rsid w:val="00E960CF"/>
    <w:rsid w:val="00E96216"/>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730"/>
    <w:rsid w:val="00EA42BA"/>
    <w:rsid w:val="00EA4F96"/>
    <w:rsid w:val="00EA531A"/>
    <w:rsid w:val="00EA54BC"/>
    <w:rsid w:val="00EA589B"/>
    <w:rsid w:val="00EA7499"/>
    <w:rsid w:val="00EA74E3"/>
    <w:rsid w:val="00EA7744"/>
    <w:rsid w:val="00EB178A"/>
    <w:rsid w:val="00EB2435"/>
    <w:rsid w:val="00EB2A33"/>
    <w:rsid w:val="00EB3027"/>
    <w:rsid w:val="00EB306C"/>
    <w:rsid w:val="00EB313A"/>
    <w:rsid w:val="00EB3495"/>
    <w:rsid w:val="00EB534C"/>
    <w:rsid w:val="00EB5E7D"/>
    <w:rsid w:val="00EB688D"/>
    <w:rsid w:val="00EB7124"/>
    <w:rsid w:val="00EB74DD"/>
    <w:rsid w:val="00EB7E4D"/>
    <w:rsid w:val="00EC0B57"/>
    <w:rsid w:val="00EC12C0"/>
    <w:rsid w:val="00EC142C"/>
    <w:rsid w:val="00EC16D0"/>
    <w:rsid w:val="00EC2B11"/>
    <w:rsid w:val="00EC2FEB"/>
    <w:rsid w:val="00EC30C9"/>
    <w:rsid w:val="00EC36C9"/>
    <w:rsid w:val="00EC36DD"/>
    <w:rsid w:val="00EC39A2"/>
    <w:rsid w:val="00EC4B61"/>
    <w:rsid w:val="00EC555C"/>
    <w:rsid w:val="00EC60C0"/>
    <w:rsid w:val="00EC6337"/>
    <w:rsid w:val="00EC7326"/>
    <w:rsid w:val="00ED0DE8"/>
    <w:rsid w:val="00ED0FAF"/>
    <w:rsid w:val="00ED0FB6"/>
    <w:rsid w:val="00ED16EF"/>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3E49"/>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932"/>
    <w:rsid w:val="00F04CF6"/>
    <w:rsid w:val="00F04ED5"/>
    <w:rsid w:val="00F05BA0"/>
    <w:rsid w:val="00F05EED"/>
    <w:rsid w:val="00F062B0"/>
    <w:rsid w:val="00F06F02"/>
    <w:rsid w:val="00F077C0"/>
    <w:rsid w:val="00F0783A"/>
    <w:rsid w:val="00F07C4E"/>
    <w:rsid w:val="00F11C49"/>
    <w:rsid w:val="00F14351"/>
    <w:rsid w:val="00F154C5"/>
    <w:rsid w:val="00F15744"/>
    <w:rsid w:val="00F15A4F"/>
    <w:rsid w:val="00F16565"/>
    <w:rsid w:val="00F165FE"/>
    <w:rsid w:val="00F16BB1"/>
    <w:rsid w:val="00F17E62"/>
    <w:rsid w:val="00F20046"/>
    <w:rsid w:val="00F206FE"/>
    <w:rsid w:val="00F209E0"/>
    <w:rsid w:val="00F20EE3"/>
    <w:rsid w:val="00F21048"/>
    <w:rsid w:val="00F2112D"/>
    <w:rsid w:val="00F21654"/>
    <w:rsid w:val="00F218EF"/>
    <w:rsid w:val="00F21B93"/>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250F"/>
    <w:rsid w:val="00F328BD"/>
    <w:rsid w:val="00F33655"/>
    <w:rsid w:val="00F3383E"/>
    <w:rsid w:val="00F338BC"/>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61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912"/>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419F"/>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B5A"/>
    <w:rsid w:val="00FA2FA0"/>
    <w:rsid w:val="00FA35AF"/>
    <w:rsid w:val="00FA53C1"/>
    <w:rsid w:val="00FA5871"/>
    <w:rsid w:val="00FA6225"/>
    <w:rsid w:val="00FA6686"/>
    <w:rsid w:val="00FA668A"/>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4FC8"/>
    <w:rsid w:val="00FF51D0"/>
    <w:rsid w:val="00FF52CC"/>
    <w:rsid w:val="00FF5593"/>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406366"/>
    <w:pPr>
      <w:numPr>
        <w:numId w:val="2"/>
      </w:numPr>
      <w:spacing w:after="120"/>
      <w:ind w:left="450" w:hanging="270"/>
    </w:pPr>
    <w:rPr>
      <w:lang w:val="en-GB" w:eastAsia="ja-JP"/>
    </w:rPr>
  </w:style>
  <w:style w:type="character" w:customStyle="1" w:styleId="bulletChar">
    <w:name w:val="bullet Char"/>
    <w:basedOn w:val="B10"/>
    <w:link w:val="bullet"/>
    <w:rsid w:val="00406366"/>
    <w:rPr>
      <w:rFonts w:ascii="Times New Roman" w:hAnsi="Times New Roman"/>
      <w:lang w:val="en-GB" w:eastAsia="ja-JP"/>
    </w:rPr>
  </w:style>
  <w:style w:type="character" w:customStyle="1" w:styleId="ListParagraphChar">
    <w:name w:val="List Paragraph Char"/>
    <w:link w:val="ListParagraph"/>
    <w:uiPriority w:val="34"/>
    <w:rsid w:val="004A70E3"/>
    <w:rPr>
      <w:rFonts w:ascii="Times New Roman" w:eastAsia="Times New Roman" w:hAnsi="Times New Roman"/>
      <w:sz w:val="24"/>
      <w:szCs w:val="24"/>
      <w:lang w:eastAsia="en-US"/>
    </w:rPr>
  </w:style>
  <w:style w:type="paragraph" w:customStyle="1" w:styleId="References">
    <w:name w:val="References"/>
    <w:basedOn w:val="Normal"/>
    <w:rsid w:val="00F9419F"/>
    <w:pPr>
      <w:numPr>
        <w:numId w:val="3"/>
      </w:numPr>
      <w:overflowPunct/>
      <w:adjustRightInd/>
      <w:snapToGrid w:val="0"/>
      <w:spacing w:after="60"/>
      <w:jc w:val="both"/>
      <w:textAlignment w:val="auto"/>
    </w:pPr>
    <w:rPr>
      <w:szCs w:val="16"/>
    </w:rPr>
  </w:style>
  <w:style w:type="table" w:styleId="GridTable4-Accent1">
    <w:name w:val="Grid Table 4 Accent 1"/>
    <w:basedOn w:val="TableNormal"/>
    <w:uiPriority w:val="49"/>
    <w:rsid w:val="002F7D9F"/>
    <w:rPr>
      <w:rFonts w:asciiTheme="minorHAnsi" w:eastAsiaTheme="minorHAnsi" w:hAnsiTheme="minorHAnsi" w:cstheme="minorBidi"/>
      <w:sz w:val="22"/>
      <w:szCs w:val="22"/>
      <w:lang w:eastAsia="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ommentTextChar">
    <w:name w:val="Comment Text Char"/>
    <w:link w:val="CommentText"/>
    <w:semiHidden/>
    <w:rsid w:val="00E96216"/>
    <w:rPr>
      <w:rFonts w:ascii="Times New Roman" w:hAnsi="Times New Roman"/>
      <w:lang w:eastAsia="en-US"/>
    </w:rPr>
  </w:style>
  <w:style w:type="paragraph" w:customStyle="1" w:styleId="Normal1CharChar">
    <w:name w:val="Normal1 Char Char"/>
    <w:basedOn w:val="Normal"/>
    <w:rsid w:val="00E96216"/>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432942554">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962637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6895492">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0738176">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HR33RHYHUWRF-4-5855</_dlc_DocId>
    <_dlc_DocIdUrl xmlns="c06861ca-3f08-4d07-bff7-bb15bac121f4">
      <Url>https://projects.qualcomm.com/sites/pentari/_layouts/15/DocIdRedir.aspx?ID=HR33RHYHUWRF-4-5855</Url>
      <Description>HR33RHYHUWRF-4-5855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3.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4.xml><?xml version="1.0" encoding="utf-8"?>
<ds:datastoreItem xmlns:ds="http://schemas.openxmlformats.org/officeDocument/2006/customXml" ds:itemID="{5E45D529-5E1D-4284-8B80-40D45C2BFB73}">
  <ds:schemaRefs>
    <ds:schemaRef ds:uri="http://schemas.openxmlformats.org/package/2006/metadata/core-properties"/>
    <ds:schemaRef ds:uri="http://schemas.microsoft.com/office/infopath/2007/PartnerControls"/>
    <ds:schemaRef ds:uri="http://purl.org/dc/elements/1.1/"/>
    <ds:schemaRef ds:uri="http://schemas.microsoft.com/office/2006/documentManagement/types"/>
    <ds:schemaRef ds:uri="http://www.w3.org/XML/1998/namespace"/>
    <ds:schemaRef ds:uri="c06861ca-3f08-4d07-bff7-bb15bac121f4"/>
    <ds:schemaRef ds:uri="http://schemas.microsoft.com/office/2006/metadata/properties"/>
    <ds:schemaRef ds:uri="http://purl.org/dc/terms/"/>
    <ds:schemaRef ds:uri="http://purl.org/dc/dcmitype/"/>
  </ds:schemaRefs>
</ds:datastoreItem>
</file>

<file path=customXml/itemProps5.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6.xml><?xml version="1.0" encoding="utf-8"?>
<ds:datastoreItem xmlns:ds="http://schemas.openxmlformats.org/officeDocument/2006/customXml" ds:itemID="{FB915CA9-93D4-475F-AB23-083667B75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2512</Words>
  <Characters>14323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Remaining open issues on DL control channel mapping</vt:lpstr>
    </vt:vector>
  </TitlesOfParts>
  <Company>Qualcomm Inc.</Company>
  <LinksUpToDate>false</LinksUpToDate>
  <CharactersWithSpaces>16802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open issues on DL control channel mapping</dc:title>
  <dc:subject/>
  <dc:creator>Heechoon Lee</dc:creator>
  <cp:keywords/>
  <cp:lastModifiedBy>Heechoon Lee</cp:lastModifiedBy>
  <cp:revision>2</cp:revision>
  <cp:lastPrinted>2010-10-04T23:31:00Z</cp:lastPrinted>
  <dcterms:created xsi:type="dcterms:W3CDTF">2017-10-03T05:12:00Z</dcterms:created>
  <dcterms:modified xsi:type="dcterms:W3CDTF">2017-10-03T05:12:00Z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48998fcd-b69f-4043-9652-51a8143a030b</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